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B2701" w14:textId="34FE1304" w:rsidR="0049254C" w:rsidRDefault="0072316B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8C4CFD">
        <w:rPr>
          <w:b/>
          <w:noProof/>
          <w:sz w:val="24"/>
        </w:rPr>
        <w:t>7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="0049254C" w:rsidRPr="00EA62F3">
        <w:rPr>
          <w:rFonts w:cs="Arial"/>
          <w:b/>
          <w:color w:val="000000"/>
          <w:sz w:val="24"/>
          <w:lang w:eastAsia="zh-CN"/>
        </w:rPr>
        <w:t>5-</w:t>
      </w:r>
      <w:r w:rsidR="007F3B8C">
        <w:rPr>
          <w:rFonts w:cs="Arial"/>
          <w:b/>
          <w:color w:val="000000"/>
          <w:sz w:val="24"/>
          <w:lang w:eastAsia="zh-CN"/>
        </w:rPr>
        <w:t>2</w:t>
      </w:r>
      <w:r w:rsidR="008C4CFD">
        <w:rPr>
          <w:rFonts w:cs="Arial"/>
          <w:b/>
          <w:color w:val="000000"/>
          <w:sz w:val="24"/>
          <w:lang w:eastAsia="zh-CN"/>
        </w:rPr>
        <w:t>32003</w:t>
      </w:r>
    </w:p>
    <w:p w14:paraId="4B2948ED" w14:textId="57371A68" w:rsidR="00BE1239" w:rsidRDefault="008C4CFD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b/>
          <w:noProof/>
          <w:sz w:val="24"/>
        </w:rPr>
        <w:t>Athens, Greece</w:t>
      </w:r>
      <w:r w:rsidR="008846D6" w:rsidRPr="00B5356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 Feb – 3 March 2023</w:t>
      </w:r>
      <w:r w:rsidR="001C0223">
        <w:rPr>
          <w:b/>
          <w:noProof/>
          <w:sz w:val="24"/>
        </w:rPr>
        <w:tab/>
      </w:r>
    </w:p>
    <w:p w14:paraId="3F31C776" w14:textId="51E5D10C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SA5 Chair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70E6851" w14:textId="16F651EF" w:rsidR="00163A23" w:rsidRDefault="007D2E66" w:rsidP="007D2E66">
      <w:pPr>
        <w:spacing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Deadlines:</w:t>
      </w:r>
    </w:p>
    <w:p w14:paraId="6B7BBC50" w14:textId="44261AFE" w:rsidR="007D2E66" w:rsidRPr="009C1E35" w:rsidRDefault="007D2E66" w:rsidP="007D2E66">
      <w:pPr>
        <w:rPr>
          <w:rFonts w:ascii="Arial" w:hAnsi="Arial" w:cs="Arial"/>
        </w:rPr>
      </w:pPr>
      <w:r w:rsidRPr="009C1E35">
        <w:rPr>
          <w:rFonts w:ascii="Arial" w:hAnsi="Arial" w:cs="Arial"/>
        </w:rPr>
        <w:t>Time to start:     </w:t>
      </w:r>
      <w:r w:rsidR="001E5E9C" w:rsidRPr="009C1E35">
        <w:rPr>
          <w:rFonts w:ascii="Arial" w:hAnsi="Arial" w:cs="Arial"/>
        </w:rPr>
        <w:t xml:space="preserve">Monday 6 March 22:59 UTC </w:t>
      </w:r>
    </w:p>
    <w:p w14:paraId="04F43051" w14:textId="0E0A88EC" w:rsidR="007D2E66" w:rsidRPr="009C1E35" w:rsidRDefault="007D2E66" w:rsidP="007D2E66">
      <w:pPr>
        <w:rPr>
          <w:rFonts w:ascii="Arial" w:hAnsi="Arial" w:cs="Arial"/>
        </w:rPr>
      </w:pPr>
      <w:r w:rsidRPr="009C1E35">
        <w:rPr>
          <w:rFonts w:ascii="Arial" w:hAnsi="Arial" w:cs="Arial"/>
        </w:rPr>
        <w:t xml:space="preserve">Last comments: </w:t>
      </w:r>
      <w:r w:rsidR="003C2240" w:rsidRPr="009C1E35">
        <w:rPr>
          <w:rFonts w:ascii="Arial" w:hAnsi="Arial" w:cs="Arial"/>
        </w:rPr>
        <w:t>Thursday 9 March 22:59 UTC</w:t>
      </w:r>
    </w:p>
    <w:p w14:paraId="613CCAAC" w14:textId="3D1861F0" w:rsidR="007D2E66" w:rsidRPr="007D2E66" w:rsidRDefault="007D2E66" w:rsidP="007D2E66">
      <w:r w:rsidRPr="009C1E35">
        <w:rPr>
          <w:rFonts w:ascii="Arial" w:hAnsi="Arial" w:cs="Arial"/>
        </w:rPr>
        <w:t>Exceptions to these deadlines can as usual always be decided by the email approval moderators.</w:t>
      </w: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9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1228"/>
        <w:gridCol w:w="2545"/>
        <w:gridCol w:w="1353"/>
        <w:gridCol w:w="878"/>
        <w:gridCol w:w="1249"/>
        <w:gridCol w:w="859"/>
        <w:gridCol w:w="675"/>
        <w:gridCol w:w="1165"/>
      </w:tblGrid>
      <w:tr w:rsidR="003038A6" w:rsidRPr="00401776" w14:paraId="2007629A" w14:textId="77777777" w:rsidTr="003E778B">
        <w:trPr>
          <w:tblHeader/>
          <w:tblCellSpacing w:w="0" w:type="dxa"/>
          <w:jc w:val="center"/>
        </w:trPr>
        <w:tc>
          <w:tcPr>
            <w:tcW w:w="8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5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35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22576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2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85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67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16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3038A6" w:rsidRPr="00401776" w14:paraId="4C1A793B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225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B32A10" w:rsidRPr="00401776" w14:paraId="217AA716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1D2131" w14:textId="50EA038C" w:rsidR="00B32A10" w:rsidRPr="008723CA" w:rsidRDefault="00B32A10" w:rsidP="009F21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8F3DB2" w14:textId="498365ED" w:rsidR="00B32A10" w:rsidRPr="007C1777" w:rsidRDefault="00B32A10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3EE141" w14:textId="46951D34" w:rsidR="00B32A10" w:rsidRPr="007C1777" w:rsidRDefault="00472618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5463BD" w14:textId="4D393B87" w:rsidR="00B32A10" w:rsidRPr="008723CA" w:rsidRDefault="00B32A10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4831D6E" w14:textId="79CD1F5D" w:rsidR="00B32A10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0CE1A6" w14:textId="2C37F560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396B3C" w14:textId="1AF10ACC" w:rsidR="00B32A10" w:rsidRPr="006C1E19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7D38CAE" w14:textId="451A3F09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C8A54E" w14:textId="313E7BA5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038A6" w:rsidRPr="00401776" w14:paraId="41014605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7F2991" w:rsidRPr="003368ED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7F2991" w:rsidRPr="003368ED" w:rsidRDefault="007F2991" w:rsidP="007F2991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7F2991" w:rsidRPr="003368ED" w:rsidRDefault="007F2991" w:rsidP="007F2991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7F2991" w:rsidRPr="003368ED" w:rsidRDefault="007F2991" w:rsidP="007F299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7F2991" w:rsidRPr="003368ED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7F2991" w:rsidRPr="00EE52D9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7F2991" w:rsidRPr="007A46C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7F2991" w:rsidRPr="00D0783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7F2991" w:rsidRPr="00D0783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2F1F59" w:rsidRPr="00401776" w14:paraId="68FDF7C7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9D2D04" w14:textId="77777777" w:rsidR="002F1F59" w:rsidRPr="008723CA" w:rsidRDefault="002F1F59" w:rsidP="002F1F5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D4DAAF" w14:textId="77777777" w:rsidR="002F1F59" w:rsidRPr="007C1777" w:rsidRDefault="002F1F59" w:rsidP="002F1F59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S5-233142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D61216" w14:textId="77777777" w:rsidR="002F1F59" w:rsidRPr="007C1777" w:rsidRDefault="002F1F59" w:rsidP="002F1F59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Reply LS on introduction of a new attribute “Only Resource Coordination” to support source coordination between LTE and NR SA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80BDC4" w14:textId="77777777" w:rsidR="002F1F59" w:rsidRPr="008723CA" w:rsidRDefault="002F1F59" w:rsidP="002F1F59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Telecom Corporation Ltd.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0FCF800" w14:textId="77777777" w:rsidR="002F1F59" w:rsidRPr="008723CA" w:rsidRDefault="002F1F59" w:rsidP="002F1F5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C2CBC7" w14:textId="4953FEF1" w:rsidR="002F1F59" w:rsidRPr="008723CA" w:rsidRDefault="002F1F59" w:rsidP="002F1F5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6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10587B" w14:textId="7371CD33" w:rsidR="002F1F59" w:rsidRPr="00AF1FD0" w:rsidRDefault="002F1F59" w:rsidP="002F1F5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1F093A" w14:textId="3A415B31" w:rsidR="002F1F59" w:rsidRPr="008723CA" w:rsidRDefault="002F1F59" w:rsidP="002F1F5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B1C5CC" w14:textId="5617B92D" w:rsidR="002F1F59" w:rsidRPr="0033366C" w:rsidRDefault="002F1F59" w:rsidP="002F1F5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5E6C47" w:rsidRPr="00401776" w14:paraId="1636923E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AAFF14" w14:textId="77777777" w:rsidR="005E6C47" w:rsidRPr="008723CA" w:rsidRDefault="005E6C47" w:rsidP="005E6C4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08967C" w14:textId="77777777" w:rsidR="005E6C47" w:rsidRPr="007C1777" w:rsidRDefault="005E6C47" w:rsidP="005E6C47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S5-232013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81BBF5" w14:textId="77777777" w:rsidR="005E6C47" w:rsidRPr="007C1777" w:rsidRDefault="005E6C47" w:rsidP="005E6C4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Living document for stage 2-3 alignment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148695" w14:textId="77777777" w:rsidR="005E6C47" w:rsidRPr="008723CA" w:rsidRDefault="005E6C47" w:rsidP="005E6C47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WG Chair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7C0780" w14:textId="77777777" w:rsidR="005E6C47" w:rsidRPr="008723CA" w:rsidRDefault="005E6C47" w:rsidP="005E6C4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389FA0" w14:textId="6E7FC7B4" w:rsidR="005E6C47" w:rsidRPr="0078026D" w:rsidRDefault="005E6C47" w:rsidP="005E6C4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lang w:val="en-US" w:eastAsia="en-GB"/>
              </w:rPr>
            </w:pPr>
            <w:r w:rsidRPr="00317C21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50AD12" w14:textId="1BA55846" w:rsidR="005E6C47" w:rsidRPr="00AF1FD0" w:rsidRDefault="005E6C47" w:rsidP="005E6C4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0C4D40" w14:textId="780D7E11" w:rsidR="005E6C47" w:rsidRPr="008723CA" w:rsidRDefault="005E6C47" w:rsidP="005E6C4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FC758D" w14:textId="38AA468A" w:rsidR="005E6C47" w:rsidRPr="0033366C" w:rsidRDefault="005E6C47" w:rsidP="005E6C4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2680E" w:rsidRPr="00401776" w14:paraId="065D4ABD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1AF5A3" w14:textId="055DB914" w:rsidR="0032680E" w:rsidRPr="008723CA" w:rsidRDefault="0032680E" w:rsidP="003268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6.7.6.1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4E49C6" w14:textId="7791E783" w:rsidR="0032680E" w:rsidRPr="007C1777" w:rsidRDefault="0032680E" w:rsidP="0032680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S5-232998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712FCA" w14:textId="336B9616" w:rsidR="0032680E" w:rsidRPr="007C1777" w:rsidRDefault="0032680E" w:rsidP="0032680E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28.864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42F96D" w14:textId="41698975" w:rsidR="0032680E" w:rsidRPr="008723CA" w:rsidRDefault="0032680E" w:rsidP="0032680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Telecom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767A869" w14:textId="436C4F6A" w:rsidR="0032680E" w:rsidRPr="008723CA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B48782" w14:textId="3D15C251" w:rsidR="0032680E" w:rsidRPr="008723CA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6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BF4504" w14:textId="56407304" w:rsidR="0032680E" w:rsidRPr="00AF1FD0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C78C88" w14:textId="447B59C4" w:rsidR="0032680E" w:rsidRPr="008723CA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6734B2" w14:textId="4D668E25" w:rsidR="0032680E" w:rsidRPr="0033366C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</w:t>
            </w:r>
            <w:r w:rsidR="00002A5C" w:rsidRPr="003E778B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</w:t>
            </w:r>
            <w:r w:rsidRPr="0033366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approved</w:t>
            </w:r>
          </w:p>
        </w:tc>
      </w:tr>
      <w:tr w:rsidR="0032680E" w:rsidRPr="00401776" w14:paraId="2F597B0F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9797D7" w14:textId="08CB2194" w:rsidR="0032680E" w:rsidRPr="008723CA" w:rsidRDefault="0032680E" w:rsidP="003268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6.5.5.4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A8D989" w14:textId="73D3D699" w:rsidR="0032680E" w:rsidRPr="007C1777" w:rsidRDefault="0032680E" w:rsidP="0032680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S5-233137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AE5315" w14:textId="20DC8F64" w:rsidR="0032680E" w:rsidRPr="007C1777" w:rsidRDefault="0032680E" w:rsidP="0032680E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DraftCR 28.533 on Access control for management service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B61F33" w14:textId="3B58C9E9" w:rsidR="0032680E" w:rsidRPr="008723CA" w:rsidRDefault="0032680E" w:rsidP="0032680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Nokia, Deutsche Telekom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2D7C7D0" w14:textId="3F7E6010" w:rsidR="0032680E" w:rsidRPr="008723CA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1939B3" w14:textId="4CAE1C7B" w:rsidR="0032680E" w:rsidRPr="008723CA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C75847" w14:textId="0A6B4B74" w:rsidR="0032680E" w:rsidRPr="00AF1FD0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9263DF" w14:textId="74D48E2D" w:rsidR="0032680E" w:rsidRPr="008723CA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0E582C" w14:textId="195F56CD" w:rsidR="0032680E" w:rsidRPr="0033366C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2680E" w:rsidRPr="00401776" w14:paraId="6E18B008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3176B1" w14:textId="28DEEF66" w:rsidR="0032680E" w:rsidRPr="008723CA" w:rsidRDefault="0032680E" w:rsidP="003268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6.8.5.3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A33F43" w14:textId="0B92E185" w:rsidR="0032680E" w:rsidRPr="007C1777" w:rsidRDefault="0032680E" w:rsidP="0032680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S5-233158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BEDACF" w14:textId="1CE25E0C" w:rsidR="0032680E" w:rsidRPr="007C1777" w:rsidRDefault="0032680E" w:rsidP="0032680E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Cover sheet TR 28.834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DD1F80" w14:textId="333EA4B6" w:rsidR="0032680E" w:rsidRPr="008723CA" w:rsidRDefault="0032680E" w:rsidP="0032680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Mobile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80E4558" w14:textId="77777777" w:rsidR="0032680E" w:rsidRPr="008723CA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8724A0" w14:textId="2BBE04D9" w:rsidR="0032680E" w:rsidRPr="008723CA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994D7EE" w14:textId="46B3043A" w:rsidR="0032680E" w:rsidRPr="00AF1FD0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2C9C14" w14:textId="7C23906D" w:rsidR="0032680E" w:rsidRPr="008723CA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6C8434" w14:textId="7B6898E9" w:rsidR="0032680E" w:rsidRPr="0033366C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2680E" w:rsidRPr="00401776" w14:paraId="441BBF06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260763" w14:textId="0541B65C" w:rsidR="0032680E" w:rsidRPr="008723CA" w:rsidRDefault="0032680E" w:rsidP="003268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6.9.3.13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F62AC6" w14:textId="44FD8B8A" w:rsidR="0032680E" w:rsidRPr="007C1777" w:rsidRDefault="0032680E" w:rsidP="0032680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S5-233159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D39E2F" w14:textId="4DDEF5BD" w:rsidR="0032680E" w:rsidRPr="007C1777" w:rsidRDefault="0032680E" w:rsidP="0032680E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Presentation of Report to TSG: TR 28.829, Version 1.0.0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684A04" w14:textId="7D862DDF" w:rsidR="0032680E" w:rsidRPr="008723CA" w:rsidRDefault="0032680E" w:rsidP="0032680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Samsung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BEC5D3D" w14:textId="77777777" w:rsidR="0032680E" w:rsidRPr="008723CA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C1A235" w14:textId="428B629E" w:rsidR="0032680E" w:rsidRPr="008723CA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6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78BC2D" w14:textId="4BB67130" w:rsidR="0032680E" w:rsidRPr="00AF1FD0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D7B38F" w14:textId="08D49D7F" w:rsidR="0032680E" w:rsidRPr="008723CA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8104B0C" w14:textId="04BDED84" w:rsidR="0032680E" w:rsidRPr="0033366C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D3 approved</w:t>
            </w:r>
          </w:p>
        </w:tc>
      </w:tr>
      <w:tr w:rsidR="0032680E" w:rsidRPr="00401776" w14:paraId="1167B57D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7C1916" w14:textId="1F9AB887" w:rsidR="0032680E" w:rsidRPr="008723CA" w:rsidRDefault="0032680E" w:rsidP="003268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6.8.8.1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DB69A9" w14:textId="0DA5D7E8" w:rsidR="0032680E" w:rsidRPr="007C1777" w:rsidRDefault="0032680E" w:rsidP="0032680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S5-233160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715E38" w14:textId="6DDB0D32" w:rsidR="0032680E" w:rsidRPr="007C1777" w:rsidRDefault="009B0A93" w:rsidP="0032680E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9B0A93">
              <w:rPr>
                <w:color w:val="000000"/>
                <w:lang w:eastAsia="en-GB"/>
              </w:rPr>
              <w:t>Presentation of 28.841 v1.0.0 for information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3884DB" w14:textId="169892F0" w:rsidR="0032680E" w:rsidRPr="008723CA" w:rsidRDefault="0032680E" w:rsidP="0032680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Unicom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D4D786F" w14:textId="77777777" w:rsidR="0032680E" w:rsidRPr="008723CA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1220FB" w14:textId="2E8FCC8A" w:rsidR="0032680E" w:rsidRPr="008723CA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28801D1" w14:textId="5FA436D5" w:rsidR="0032680E" w:rsidRPr="00AF1FD0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BA9773" w14:textId="59F58632" w:rsidR="0032680E" w:rsidRPr="003E778B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0 Mar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50FF86" w14:textId="3524E652" w:rsidR="0032680E" w:rsidRPr="003E778B" w:rsidRDefault="0032680E" w:rsidP="0032680E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oted </w:t>
            </w: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(Draft TR not to be sent to SA for information)</w:t>
            </w:r>
          </w:p>
        </w:tc>
      </w:tr>
      <w:tr w:rsidR="00864585" w:rsidRPr="00401776" w14:paraId="73F2894A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AA2EFC" w14:textId="7649B33D" w:rsidR="00864585" w:rsidRPr="008723CA" w:rsidRDefault="00864585" w:rsidP="0086458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6.7.7.1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D96AB0" w14:textId="046E11E4" w:rsidR="00864585" w:rsidRPr="007C1777" w:rsidRDefault="00864585" w:rsidP="0086458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S5-233161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DEC66A" w14:textId="0DB10C82" w:rsidR="00864585" w:rsidRPr="007C1777" w:rsidRDefault="00864585" w:rsidP="00864585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28.830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6EC099" w14:textId="5C397EF0" w:rsidR="00864585" w:rsidRPr="008723CA" w:rsidRDefault="00864585" w:rsidP="0086458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Mobile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CDFA397" w14:textId="77777777" w:rsidR="00864585" w:rsidRPr="008723CA" w:rsidRDefault="00864585" w:rsidP="00864585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A93DB48" w14:textId="6999D220" w:rsidR="00864585" w:rsidRPr="008723CA" w:rsidRDefault="00864585" w:rsidP="0086458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5023B7" w14:textId="3E7A0079" w:rsidR="00864585" w:rsidRPr="00AF1FD0" w:rsidRDefault="00864585" w:rsidP="0086458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76CCB0" w14:textId="7BA4D86A" w:rsidR="00864585" w:rsidRPr="008723CA" w:rsidRDefault="00864585" w:rsidP="0086458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977864" w14:textId="7E0F601A" w:rsidR="00864585" w:rsidRPr="008723CA" w:rsidRDefault="00864585" w:rsidP="0086458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864585" w:rsidRPr="00401776" w14:paraId="672F6A9A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89CA7A" w14:textId="24C7A15E" w:rsidR="00864585" w:rsidRPr="008723CA" w:rsidRDefault="00864585" w:rsidP="0086458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6.8.2.2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29880E" w14:textId="1986675F" w:rsidR="00864585" w:rsidRPr="007C1777" w:rsidRDefault="00864585" w:rsidP="0086458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S5-233162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5563D7" w14:textId="54386148" w:rsidR="00864585" w:rsidRPr="007C1777" w:rsidRDefault="00864585" w:rsidP="00864585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28.831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E41862" w14:textId="11F8E2B9" w:rsidR="00864585" w:rsidRPr="008723CA" w:rsidRDefault="00864585" w:rsidP="0086458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Nokia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A882304" w14:textId="77777777" w:rsidR="00864585" w:rsidRPr="008723CA" w:rsidRDefault="00864585" w:rsidP="00864585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E45299" w14:textId="77777777" w:rsidR="00864585" w:rsidRPr="003E778B" w:rsidRDefault="00864585" w:rsidP="0086458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3E778B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8 Mar</w:t>
            </w:r>
            <w:r w:rsidRPr="003E778B" w:rsidDel="00EC17DD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</w:t>
            </w:r>
          </w:p>
          <w:p w14:paraId="03B4523C" w14:textId="07962623" w:rsidR="00864585" w:rsidRPr="003E778B" w:rsidRDefault="00864585" w:rsidP="0086458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C36BFD" w14:textId="2BFD4F5D" w:rsidR="00864585" w:rsidRPr="00AF1FD0" w:rsidRDefault="00864585" w:rsidP="0086458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12987C" w14:textId="4EB6CF72" w:rsidR="00864585" w:rsidRPr="008723CA" w:rsidRDefault="00864585" w:rsidP="0086458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70A323" w14:textId="56412660" w:rsidR="00864585" w:rsidRPr="008723CA" w:rsidRDefault="00864585" w:rsidP="0086458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0126E3" w:rsidRPr="00401776" w14:paraId="1D473960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197D93" w14:textId="141E8556" w:rsidR="000126E3" w:rsidRPr="008723CA" w:rsidRDefault="000126E3" w:rsidP="000126E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6.7.2.1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F32BE5" w14:textId="71EDFB92" w:rsidR="000126E3" w:rsidRPr="007C1777" w:rsidRDefault="000126E3" w:rsidP="000126E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S5-233163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E7D293" w14:textId="51D90D3E" w:rsidR="000126E3" w:rsidRPr="007C1777" w:rsidRDefault="000126E3" w:rsidP="000126E3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28.909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8617D6" w14:textId="0EDDF172" w:rsidR="000126E3" w:rsidRPr="008723CA" w:rsidRDefault="000126E3" w:rsidP="000126E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Mobile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B4D3CB0" w14:textId="77777777" w:rsidR="000126E3" w:rsidRPr="008723CA" w:rsidRDefault="000126E3" w:rsidP="000126E3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1E24DF" w14:textId="72F67CF0" w:rsidR="000126E3" w:rsidRPr="00347036" w:rsidRDefault="000126E3" w:rsidP="00012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34703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795F4B" w14:textId="6A5C49C5" w:rsidR="000126E3" w:rsidRPr="00AF1FD0" w:rsidRDefault="000126E3" w:rsidP="00012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49A9BE" w14:textId="0116581A" w:rsidR="000126E3" w:rsidRPr="008723CA" w:rsidRDefault="000126E3" w:rsidP="00012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01D4A2" w14:textId="513E9EEF" w:rsidR="000126E3" w:rsidRPr="008723CA" w:rsidRDefault="000126E3" w:rsidP="00012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0126E3" w:rsidRPr="00401776" w14:paraId="0C3B8680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70C85A" w14:textId="738467CB" w:rsidR="000126E3" w:rsidRPr="008723CA" w:rsidRDefault="000126E3" w:rsidP="000126E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6.9.6.4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C3128B" w14:textId="398EDE98" w:rsidR="000126E3" w:rsidRPr="007C1777" w:rsidRDefault="000126E3" w:rsidP="000126E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S5-233164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AB1CEA" w14:textId="38FE2CD5" w:rsidR="000126E3" w:rsidRPr="007C1777" w:rsidRDefault="000126E3" w:rsidP="000126E3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28.824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80FC3F" w14:textId="0A0AC964" w:rsidR="000126E3" w:rsidRPr="008723CA" w:rsidRDefault="000126E3" w:rsidP="000126E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Alibaba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D59E26B" w14:textId="77777777" w:rsidR="000126E3" w:rsidRPr="008723CA" w:rsidRDefault="000126E3" w:rsidP="000126E3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4FDB11" w14:textId="53A49B05" w:rsidR="000126E3" w:rsidRPr="008723CA" w:rsidRDefault="000126E3" w:rsidP="00012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93FDDB" w14:textId="643F1E8A" w:rsidR="000126E3" w:rsidRPr="00AF1FD0" w:rsidRDefault="000126E3" w:rsidP="00012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7E9CF1" w14:textId="63F6C708" w:rsidR="000126E3" w:rsidRPr="008723CA" w:rsidRDefault="000126E3" w:rsidP="00012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578FFB" w14:textId="0D3E7917" w:rsidR="000126E3" w:rsidRPr="008723CA" w:rsidRDefault="000126E3" w:rsidP="00012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0B4A65" w:rsidRPr="00401776" w14:paraId="468FCDFF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A388C8" w14:textId="5ADCA4EB" w:rsidR="000B4A65" w:rsidRPr="008723CA" w:rsidRDefault="000B4A65" w:rsidP="000B4A6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lastRenderedPageBreak/>
              <w:t>6.7.1.1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C347E9" w14:textId="5DAFAFEC" w:rsidR="000B4A65" w:rsidRPr="007C1777" w:rsidRDefault="000B4A65" w:rsidP="000B4A6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S5-233165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AA74A8" w14:textId="37FCE7CC" w:rsidR="000B4A65" w:rsidRPr="007C1777" w:rsidRDefault="000B4A65" w:rsidP="000B4A65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28.910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4A4805" w14:textId="7C5548A2" w:rsidR="000B4A65" w:rsidRPr="008723CA" w:rsidRDefault="000B4A65" w:rsidP="000B4A6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Mobile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B9AC60" w14:textId="77777777" w:rsidR="000B4A65" w:rsidRPr="008723CA" w:rsidRDefault="000B4A65" w:rsidP="000B4A65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C16C06E" w14:textId="601AECFC" w:rsidR="000B4A65" w:rsidRPr="008723CA" w:rsidRDefault="000B4A65" w:rsidP="000B4A6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E128D6" w14:textId="23636102" w:rsidR="000B4A65" w:rsidRPr="00AF1FD0" w:rsidRDefault="000B4A65" w:rsidP="000B4A6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E84A5F" w14:textId="462D369F" w:rsidR="000B4A65" w:rsidRPr="008723CA" w:rsidRDefault="000B4A65" w:rsidP="000B4A6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79F3EF" w14:textId="4F955411" w:rsidR="000B4A65" w:rsidRPr="008723CA" w:rsidRDefault="000B4A65" w:rsidP="000B4A6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0B4A65" w:rsidRPr="00401776" w14:paraId="0F8848A5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DE95FE" w14:textId="6ED072A6" w:rsidR="000B4A65" w:rsidRPr="008723CA" w:rsidRDefault="000B4A65" w:rsidP="000B4A6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6.7.4.1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2CE966" w14:textId="4DCB37A0" w:rsidR="000B4A65" w:rsidRPr="007C1777" w:rsidRDefault="000B4A65" w:rsidP="000B4A6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S5-233166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02A368" w14:textId="0821CF91" w:rsidR="000B4A65" w:rsidRPr="007C1777" w:rsidRDefault="000B4A65" w:rsidP="000B4A65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28.836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438CD8" w14:textId="1424AA5F" w:rsidR="000B4A65" w:rsidRPr="008723CA" w:rsidRDefault="000B4A65" w:rsidP="000B4A6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Ericsson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37F1FEC" w14:textId="77777777" w:rsidR="000B4A65" w:rsidRPr="008723CA" w:rsidRDefault="000B4A65" w:rsidP="000B4A65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F87854" w14:textId="7494F37D" w:rsidR="000B4A65" w:rsidRPr="008723CA" w:rsidRDefault="000B4A65" w:rsidP="000B4A6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6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2CEEF5" w14:textId="651B326C" w:rsidR="000B4A65" w:rsidRPr="00AF1FD0" w:rsidRDefault="000B4A65" w:rsidP="000B4A6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D7E893" w14:textId="7108A814" w:rsidR="000B4A65" w:rsidRPr="008723CA" w:rsidRDefault="000B4A65" w:rsidP="000B4A6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021263" w14:textId="754B964A" w:rsidR="000B4A65" w:rsidRPr="000D496F" w:rsidRDefault="000B4A65" w:rsidP="000B4A6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0D496F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4672F8" w:rsidRPr="00401776" w14:paraId="4C44A2AB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578BE6" w14:textId="5DA8B6EE" w:rsidR="004672F8" w:rsidRPr="008723CA" w:rsidRDefault="004672F8" w:rsidP="004672F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6.7.5.1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9EEBF9" w14:textId="2C7EC00C" w:rsidR="004672F8" w:rsidRPr="007C1777" w:rsidRDefault="004672F8" w:rsidP="004672F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S5-233167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CF54D8" w14:textId="159A624E" w:rsidR="004672F8" w:rsidRPr="007C1777" w:rsidRDefault="004672F8" w:rsidP="004672F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28.908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F6D4D0" w14:textId="5EBA0AEC" w:rsidR="004672F8" w:rsidRPr="008723CA" w:rsidRDefault="004672F8" w:rsidP="004672F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Intel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E4EEA3B" w14:textId="77777777" w:rsidR="004672F8" w:rsidRPr="008723CA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7CBBE4" w14:textId="730E31C8" w:rsidR="004672F8" w:rsidRPr="008723CA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40E73C" w14:textId="08BA6BA1" w:rsidR="004672F8" w:rsidRPr="00AF1FD0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4F38E43" w14:textId="0638FEAC" w:rsidR="004672F8" w:rsidRPr="008723CA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A5734A" w14:textId="3F2FDB9C" w:rsidR="004672F8" w:rsidRPr="0033366C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4672F8" w:rsidRPr="00401776" w14:paraId="7E9E269B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214A39" w14:textId="2241EF9B" w:rsidR="004672F8" w:rsidRPr="008723CA" w:rsidRDefault="004672F8" w:rsidP="004672F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6.8.9.2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2926DB" w14:textId="5691C80D" w:rsidR="004672F8" w:rsidRPr="007C1777" w:rsidRDefault="004672F8" w:rsidP="004672F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S5-233168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C4513C" w14:textId="31B48426" w:rsidR="004672F8" w:rsidRPr="007C1777" w:rsidRDefault="004672F8" w:rsidP="004672F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28.842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6D6369" w14:textId="753E6F15" w:rsidR="004672F8" w:rsidRPr="008723CA" w:rsidRDefault="004672F8" w:rsidP="004672F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Nokia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28BA5DC" w14:textId="77777777" w:rsidR="004672F8" w:rsidRPr="008723CA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2CEEBB" w14:textId="77777777" w:rsidR="004672F8" w:rsidRPr="003E778B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3E778B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8 Mar </w:t>
            </w:r>
          </w:p>
          <w:p w14:paraId="5266C65B" w14:textId="2641C0A4" w:rsidR="004672F8" w:rsidRPr="003E778B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D47E4E" w14:textId="1DF266C3" w:rsidR="004672F8" w:rsidRPr="00AF1FD0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FE49BB" w14:textId="550346E8" w:rsidR="004672F8" w:rsidRPr="003E778B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5F6B25" w14:textId="44B2AADE" w:rsidR="004672F8" w:rsidRPr="003E778B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33366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4672F8" w:rsidRPr="00401776" w14:paraId="094C07D1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3C030B" w14:textId="77386B31" w:rsidR="004672F8" w:rsidRPr="008723CA" w:rsidRDefault="004672F8" w:rsidP="004672F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6.9.2.2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4D84DA" w14:textId="4A752CAA" w:rsidR="004672F8" w:rsidRPr="007C1777" w:rsidRDefault="004672F8" w:rsidP="004672F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S5-233169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EE8075" w14:textId="0C3F44F6" w:rsidR="004672F8" w:rsidRPr="007C1777" w:rsidRDefault="004672F8" w:rsidP="004672F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28.913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C2B324" w14:textId="7245449E" w:rsidR="004672F8" w:rsidRPr="008723CA" w:rsidRDefault="004672F8" w:rsidP="004672F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95F2D1F" w14:textId="77777777" w:rsidR="004672F8" w:rsidRPr="008723CA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52BBDB" w14:textId="66B1569C" w:rsidR="004672F8" w:rsidRPr="008723CA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6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FD7FE0" w14:textId="4820A2E3" w:rsidR="004672F8" w:rsidRPr="00AF1FD0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1F7A83" w14:textId="7E5C7277" w:rsidR="004672F8" w:rsidRPr="008723CA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ABA7AA" w14:textId="3BA04BB9" w:rsidR="004672F8" w:rsidRPr="0033366C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4672F8" w:rsidRPr="00401776" w14:paraId="49B763BB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D49559" w14:textId="66664487" w:rsidR="004672F8" w:rsidRPr="008723CA" w:rsidRDefault="004672F8" w:rsidP="004672F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6.9.4.3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72488E" w14:textId="7C5FD4DE" w:rsidR="004672F8" w:rsidRPr="007C1777" w:rsidRDefault="004672F8" w:rsidP="004672F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S5-233170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564586" w14:textId="03764316" w:rsidR="004672F8" w:rsidRPr="007C1777" w:rsidRDefault="004672F8" w:rsidP="004672F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28.863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B632FE" w14:textId="6AF84EF9" w:rsidR="004672F8" w:rsidRPr="008723CA" w:rsidRDefault="004672F8" w:rsidP="004672F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5CF2A4A" w14:textId="77777777" w:rsidR="004672F8" w:rsidRPr="008723CA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7964801" w14:textId="1E4E3903" w:rsidR="004672F8" w:rsidRPr="008723CA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55103A" w14:textId="06CDDFB4" w:rsidR="004672F8" w:rsidRPr="00AF1FD0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95C4DF3" w14:textId="13739252" w:rsidR="004672F8" w:rsidRPr="008723CA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2724B2" w14:textId="53C105EA" w:rsidR="004672F8" w:rsidRPr="0033366C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4672F8" w:rsidRPr="00401776" w14:paraId="6B2B95BC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79D713" w14:textId="52FA9833" w:rsidR="004672F8" w:rsidRPr="008723CA" w:rsidRDefault="004672F8" w:rsidP="004672F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6.9.5.1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3CBB16" w14:textId="72ADAC2C" w:rsidR="004672F8" w:rsidRPr="007C1777" w:rsidRDefault="004672F8" w:rsidP="004672F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S5-233171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E203E6" w14:textId="0BB3176A" w:rsidR="004672F8" w:rsidRPr="007C1777" w:rsidRDefault="004672F8" w:rsidP="004672F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28.865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BC5E47" w14:textId="7095E1B2" w:rsidR="004672F8" w:rsidRPr="008723CA" w:rsidRDefault="004672F8" w:rsidP="004672F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A79ADD2" w14:textId="77777777" w:rsidR="004672F8" w:rsidRPr="008723CA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0E3DF0" w14:textId="16762D77" w:rsidR="004672F8" w:rsidRPr="008723CA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6AE25A" w14:textId="438828B2" w:rsidR="004672F8" w:rsidRPr="001B0BDE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1B0BDE">
              <w:rPr>
                <w:rFonts w:ascii="Arial" w:eastAsiaTheme="minorHAnsi" w:hAnsi="Arial" w:cs="Arial"/>
                <w:sz w:val="18"/>
                <w:szCs w:val="18"/>
              </w:rPr>
              <w:t>13 Mar 22:59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7A5914" w14:textId="78029115" w:rsidR="004672F8" w:rsidRPr="003E778B" w:rsidRDefault="00B77DC5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4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B851EB" w14:textId="655659D2" w:rsidR="004672F8" w:rsidRPr="003E778B" w:rsidRDefault="00B77DC5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3E778B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</w:t>
            </w:r>
            <w:r w:rsidR="000C26FB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</w:t>
            </w:r>
            <w:r w:rsidRPr="003E778B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approved</w:t>
            </w:r>
          </w:p>
        </w:tc>
      </w:tr>
      <w:tr w:rsidR="004672F8" w:rsidRPr="00401776" w14:paraId="4617329D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1C46AF" w14:textId="41005F9A" w:rsidR="004672F8" w:rsidRPr="008723CA" w:rsidRDefault="004672F8" w:rsidP="004672F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6.9.6.3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718B6D" w14:textId="77777777" w:rsidR="004672F8" w:rsidRDefault="004672F8" w:rsidP="004672F8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S5-233172</w:t>
            </w:r>
          </w:p>
          <w:p w14:paraId="11D064F2" w14:textId="7EA78C29" w:rsidR="004672F8" w:rsidRPr="007C1777" w:rsidRDefault="004672F8" w:rsidP="004672F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Withdrawn (covered by </w:t>
            </w:r>
            <w:r>
              <w:rPr>
                <w:color w:val="000000"/>
                <w:lang w:eastAsia="en-GB"/>
              </w:rPr>
              <w:t>S5-233164)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BD4254" w14:textId="7C49A6E5" w:rsidR="004672F8" w:rsidRPr="007C1777" w:rsidRDefault="004672F8" w:rsidP="004672F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28.824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A653A7" w14:textId="3094A4F1" w:rsidR="004672F8" w:rsidRPr="008723CA" w:rsidRDefault="004672F8" w:rsidP="004672F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Alibaba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4E3FDEB" w14:textId="77777777" w:rsidR="004672F8" w:rsidRPr="008723CA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990FF74" w14:textId="598E1BB0" w:rsidR="004672F8" w:rsidRPr="00973E81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3E778B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Not </w:t>
            </w:r>
            <w:r w:rsidRPr="00973E81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needed</w:t>
            </w:r>
            <w:r w:rsidRPr="00045C4A" w:rsidDel="00973E81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A4F23C" w14:textId="1C581DF6" w:rsidR="004672F8" w:rsidRPr="00AF1FD0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-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EDD39F" w14:textId="240D6BAB" w:rsidR="004672F8" w:rsidRPr="008723CA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DC3CD9" w14:textId="5197A2F7" w:rsidR="004672F8" w:rsidRPr="0033366C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4672F8" w:rsidRPr="00401776" w14:paraId="3F82F9DC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FD8C74" w14:textId="51886DDE" w:rsidR="004672F8" w:rsidRPr="008723CA" w:rsidRDefault="004672F8" w:rsidP="004672F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6.9.7.2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01E255" w14:textId="79EBBFF3" w:rsidR="004672F8" w:rsidRPr="007C1777" w:rsidRDefault="004672F8" w:rsidP="004672F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S5-233173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54A674" w14:textId="642FD977" w:rsidR="004672F8" w:rsidRPr="007C1777" w:rsidRDefault="004672F8" w:rsidP="004672F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28.903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829D3D" w14:textId="1AB6A4BE" w:rsidR="004672F8" w:rsidRPr="008723CA" w:rsidRDefault="004672F8" w:rsidP="004672F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ED6F29E" w14:textId="77777777" w:rsidR="004672F8" w:rsidRPr="008723CA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267FD9" w14:textId="423C4CB6" w:rsidR="004672F8" w:rsidRPr="007D280F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7D280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6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0389C4" w14:textId="00E6A531" w:rsidR="004672F8" w:rsidRPr="00AF1FD0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C8E730" w14:textId="023DC398" w:rsidR="004672F8" w:rsidRPr="008723CA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5A051D" w14:textId="16855B83" w:rsidR="004672F8" w:rsidRPr="0033366C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4672F8" w:rsidRPr="00401776" w14:paraId="689ED3AE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B83BF9" w14:textId="6BDABFD3" w:rsidR="004672F8" w:rsidRPr="008723CA" w:rsidRDefault="004672F8" w:rsidP="004672F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6.8.3.1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E18B23" w14:textId="41FDE156" w:rsidR="004672F8" w:rsidRPr="007C1777" w:rsidRDefault="004672F8" w:rsidP="004672F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S5-233032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A382BA" w14:textId="43BA786F" w:rsidR="004672F8" w:rsidRPr="007C1777" w:rsidRDefault="004672F8" w:rsidP="004672F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28.832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DAD837" w14:textId="63AB0C25" w:rsidR="004672F8" w:rsidRPr="008723CA" w:rsidRDefault="004672F8" w:rsidP="004672F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Unicom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0A563C4" w14:textId="77777777" w:rsidR="004672F8" w:rsidRPr="008723CA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F10903" w14:textId="45801C43" w:rsidR="004672F8" w:rsidRPr="008723CA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F3620D" w14:textId="033A7DD9" w:rsidR="004672F8" w:rsidRPr="00AF1FD0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055BC6" w14:textId="1D24EA57" w:rsidR="004672F8" w:rsidRPr="008723CA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C9E869B" w14:textId="2C3EC274" w:rsidR="004672F8" w:rsidRPr="0033366C" w:rsidRDefault="004672F8" w:rsidP="004672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217499" w:rsidRPr="00401776" w14:paraId="61662655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2B9F4A" w14:textId="33FDCEC5" w:rsidR="00217499" w:rsidRPr="008723CA" w:rsidRDefault="00217499" w:rsidP="0021749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6.4.2.1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8AB500" w14:textId="2AF2218D" w:rsidR="00217499" w:rsidRPr="007C1777" w:rsidRDefault="00217499" w:rsidP="00217499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S5-233174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4E6FAF" w14:textId="7B821DF6" w:rsidR="00217499" w:rsidRPr="007C1777" w:rsidRDefault="00217499" w:rsidP="00217499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CR eMDAS_Ph2 – TS28.104; Further enhancements into the Management Data Analytics (Phase 2).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1F4644" w14:textId="1922A682" w:rsidR="00217499" w:rsidRPr="008723CA" w:rsidRDefault="00217499" w:rsidP="00217499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NEC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ED799AA" w14:textId="77777777" w:rsidR="00217499" w:rsidRPr="008723CA" w:rsidRDefault="00217499" w:rsidP="0021749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2EC501" w14:textId="23CDDFB7" w:rsidR="00217499" w:rsidRPr="008723CA" w:rsidRDefault="00217499" w:rsidP="0021749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48A4AF" w14:textId="2CA7A2D1" w:rsidR="00217499" w:rsidRPr="00AF1FD0" w:rsidRDefault="00217499" w:rsidP="0021749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E2A7F0" w14:textId="22E2B26D" w:rsidR="00217499" w:rsidRPr="008723CA" w:rsidRDefault="00217499" w:rsidP="0021749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517E46" w14:textId="6DE3B206" w:rsidR="00217499" w:rsidRPr="0033366C" w:rsidRDefault="00217499" w:rsidP="0021749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1A791D" w:rsidRPr="00401776" w14:paraId="060F1C7A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D98217" w14:textId="615A80E6" w:rsidR="001A791D" w:rsidRPr="008723CA" w:rsidRDefault="001A791D" w:rsidP="001A791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6.7.3.2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6085D3" w14:textId="680FCFD1" w:rsidR="001A791D" w:rsidRPr="007C1777" w:rsidRDefault="001A791D" w:rsidP="001A791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S5-232785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FA9E7B" w14:textId="41A48414" w:rsidR="001A791D" w:rsidRPr="007C1777" w:rsidRDefault="001A791D" w:rsidP="001A79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28.912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9EC2AF" w14:textId="5F6BD678" w:rsidR="001A791D" w:rsidRPr="008723CA" w:rsidRDefault="001A791D" w:rsidP="001A791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89F651B" w14:textId="77777777" w:rsidR="001A791D" w:rsidRPr="008723CA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F672C3" w14:textId="3D1450B9" w:rsidR="001A791D" w:rsidRPr="008723CA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6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9D4DEC" w14:textId="36F2D758" w:rsidR="001A791D" w:rsidRPr="00AF1FD0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C34195" w14:textId="349DD247" w:rsidR="001A791D" w:rsidRPr="008723CA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B7CBB7" w14:textId="2598CE9A" w:rsidR="001A791D" w:rsidRPr="0033366C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1A791D" w:rsidRPr="00401776" w14:paraId="3283BE5E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C42481" w14:textId="470FA651" w:rsidR="001A791D" w:rsidRPr="008723CA" w:rsidRDefault="001A791D" w:rsidP="001A791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6.9.3.7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B91478" w14:textId="3E6C3A68" w:rsidR="001A791D" w:rsidRPr="007C1777" w:rsidRDefault="001A791D" w:rsidP="001A791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S5-232853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5334DB" w14:textId="59097E79" w:rsidR="001A791D" w:rsidRPr="007C1777" w:rsidRDefault="001A791D" w:rsidP="001A79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28.829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1F99AA" w14:textId="5C45C7DD" w:rsidR="001A791D" w:rsidRPr="008723CA" w:rsidRDefault="001A791D" w:rsidP="001A791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Samsung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456DC02" w14:textId="77777777" w:rsidR="001A791D" w:rsidRPr="008723CA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431CFC" w14:textId="64E12AA0" w:rsidR="001A791D" w:rsidRPr="008723CA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BBA45F" w14:textId="265476C5" w:rsidR="001A791D" w:rsidRPr="00AF1FD0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99DAC87" w14:textId="46FD60B1" w:rsidR="001A791D" w:rsidRPr="008723CA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F06C9E" w14:textId="017349CF" w:rsidR="001A791D" w:rsidRPr="0033366C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1A791D" w:rsidRPr="00401776" w14:paraId="5414FBBF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2AF53E" w14:textId="7C11564D" w:rsidR="001A791D" w:rsidRPr="008723CA" w:rsidRDefault="001A791D" w:rsidP="001A791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6.9.1.1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0EFDE1" w14:textId="4028D331" w:rsidR="001A791D" w:rsidRPr="007C1777" w:rsidRDefault="001A791D" w:rsidP="001A791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S5-232880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2E569D" w14:textId="793AC528" w:rsidR="001A791D" w:rsidRPr="007C1777" w:rsidRDefault="001A791D" w:rsidP="001A79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28.907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BDA684" w14:textId="5EAA7EE0" w:rsidR="001A791D" w:rsidRPr="008723CA" w:rsidRDefault="001A791D" w:rsidP="001A791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6A9FBDB" w14:textId="77777777" w:rsidR="001A791D" w:rsidRPr="008723CA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2FDB99" w14:textId="4501D73F" w:rsidR="001A791D" w:rsidRPr="008723CA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6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084AA8" w14:textId="404BD8FD" w:rsidR="001A791D" w:rsidRPr="00AF1FD0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24F335" w14:textId="783DC688" w:rsidR="001A791D" w:rsidRPr="008723CA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9332EA" w14:textId="74F64EB5" w:rsidR="001A791D" w:rsidRPr="0033366C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1A791D" w:rsidRPr="00401776" w14:paraId="165A3128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0AA5D4" w14:textId="4DD22E37" w:rsidR="001A791D" w:rsidRPr="008723CA" w:rsidRDefault="001A791D" w:rsidP="001A791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6.8.1.2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888EE1" w14:textId="1343E1D4" w:rsidR="001A791D" w:rsidRPr="007C1777" w:rsidRDefault="001A791D" w:rsidP="001A791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S5-232891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DE37E9" w14:textId="2E3B406F" w:rsidR="001A791D" w:rsidRPr="007C1777" w:rsidRDefault="001A791D" w:rsidP="001A79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28.925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13CE3E" w14:textId="3223A191" w:rsidR="001A791D" w:rsidRPr="008723CA" w:rsidRDefault="001A791D" w:rsidP="001A791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6DC103E" w14:textId="77777777" w:rsidR="001A791D" w:rsidRPr="008723CA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67EDC5" w14:textId="3A0A8A96" w:rsidR="001A791D" w:rsidRPr="008723CA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1970D7" w14:textId="28040140" w:rsidR="001A791D" w:rsidRPr="00AF1FD0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0AAC84" w14:textId="65043D1E" w:rsidR="001A791D" w:rsidRPr="008723CA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891793" w14:textId="6EA9A6E6" w:rsidR="001A791D" w:rsidRPr="0033366C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1A791D" w:rsidRPr="00401776" w14:paraId="645BA843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1C7B57" w14:textId="1BF9F6D8" w:rsidR="001A791D" w:rsidRPr="008723CA" w:rsidRDefault="001A791D" w:rsidP="001A791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6.8.4.4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B467BC" w14:textId="5F7F74AA" w:rsidR="001A791D" w:rsidRPr="007C1777" w:rsidRDefault="001A791D" w:rsidP="001A791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S5-232892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FC7ACD" w14:textId="37AB8070" w:rsidR="001A791D" w:rsidRPr="007C1777" w:rsidRDefault="001A791D" w:rsidP="001A79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28.833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FFECB4" w14:textId="496B2AFE" w:rsidR="001A791D" w:rsidRPr="008723CA" w:rsidRDefault="001A791D" w:rsidP="001A791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Mobile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8289454" w14:textId="77777777" w:rsidR="001A791D" w:rsidRPr="008723CA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CF1350" w14:textId="68CB30F9" w:rsidR="001A791D" w:rsidRPr="008723CA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24B1C4" w14:textId="6418EE75" w:rsidR="001A791D" w:rsidRPr="00AF1FD0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C46D8B" w14:textId="32069FDF" w:rsidR="001A791D" w:rsidRPr="008723CA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AAB2FF6" w14:textId="4330078D" w:rsidR="001A791D" w:rsidRPr="0033366C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1A791D" w:rsidRPr="00401776" w14:paraId="0764673F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530B03" w14:textId="2F5D381A" w:rsidR="001A791D" w:rsidRPr="008723CA" w:rsidRDefault="001A791D" w:rsidP="001A791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6.8.8.3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DA4D34" w14:textId="263E1184" w:rsidR="001A791D" w:rsidRPr="007C1777" w:rsidRDefault="001A791D" w:rsidP="001A791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S5-232899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D098EE" w14:textId="3632C726" w:rsidR="001A791D" w:rsidRPr="007C1777" w:rsidRDefault="001A791D" w:rsidP="001A79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28.841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87E8E3" w14:textId="550EE09C" w:rsidR="001A791D" w:rsidRPr="008723CA" w:rsidRDefault="001A791D" w:rsidP="001A791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Unicom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1FDFAD9" w14:textId="77777777" w:rsidR="001A791D" w:rsidRPr="008723CA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8D1B04" w14:textId="42DB365B" w:rsidR="001A791D" w:rsidRPr="008723CA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524D87" w14:textId="0E7EBA04" w:rsidR="001A791D" w:rsidRPr="00AF1FD0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753599" w14:textId="652A4632" w:rsidR="001A791D" w:rsidRPr="008723CA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95E44E" w14:textId="21D3EBEB" w:rsidR="001A791D" w:rsidRPr="0033366C" w:rsidRDefault="001A791D" w:rsidP="001A79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6F3EFB" w:rsidRPr="00401776" w14:paraId="33D13DDC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D9865F" w14:textId="36CB986A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6.4.1.1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04C3FB" w14:textId="3BA2E8E2" w:rsidR="006F3EFB" w:rsidRPr="007C1777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S5-232906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DF2304" w14:textId="73CCFFCA" w:rsidR="006F3EFB" w:rsidRPr="007C1777" w:rsidRDefault="006F3EFB" w:rsidP="006F3EF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TS 28.317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4F1816" w14:textId="1A7DD27C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Mobile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25BDBD9" w14:textId="77777777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0DD983" w14:textId="60AFA5D3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6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5E73F2" w14:textId="1FE85915" w:rsidR="006F3EFB" w:rsidRPr="00AF1FD0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92E055" w14:textId="079E27E4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2B4F96A" w14:textId="596D093A" w:rsidR="006F3EFB" w:rsidRPr="0033366C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6F3EFB" w:rsidRPr="00401776" w14:paraId="28B3D386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3EFF67" w14:textId="68009A50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6.8.5.3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D9147E" w14:textId="7A2CE2E6" w:rsidR="006F3EFB" w:rsidRPr="007C1777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S5-232965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F40C33" w14:textId="27098AB7" w:rsidR="006F3EFB" w:rsidRPr="007C1777" w:rsidRDefault="006F3EFB" w:rsidP="006F3EF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28.834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84E60F" w14:textId="341B5D62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Mobile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47A85A5" w14:textId="77777777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65ED9E" w14:textId="193C5309" w:rsidR="006F3EFB" w:rsidRPr="000E64BC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0E64BC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059CF12" w14:textId="4ADD7471" w:rsidR="006F3EFB" w:rsidRPr="00AF1FD0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69A500" w14:textId="23A6FE55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EBEB6F" w14:textId="5877D047" w:rsidR="006F3EFB" w:rsidRPr="0033366C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6F3EFB" w:rsidRPr="00401776" w14:paraId="65646E1C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B0FD00" w14:textId="18DA3658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lastRenderedPageBreak/>
              <w:t>6.8.6.1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E6EDFF" w14:textId="06639B39" w:rsidR="006F3EFB" w:rsidRPr="007C1777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S5-232972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45395C" w14:textId="36469799" w:rsidR="006F3EFB" w:rsidRPr="007C1777" w:rsidRDefault="006F3EFB" w:rsidP="006F3EF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28.835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B66393" w14:textId="4D32A3C5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Unicom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816E07C" w14:textId="77777777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AEC5F8" w14:textId="518B3208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ED9B87" w14:textId="34656ACB" w:rsidR="006F3EFB" w:rsidRPr="00AF1FD0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745B1D" w14:textId="488ED84E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D855E7" w14:textId="2B0D04CD" w:rsidR="006F3EFB" w:rsidRPr="0033366C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6F3EFB" w:rsidRPr="00401776" w14:paraId="3865EF28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E1174A" w14:textId="2AC19894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6.8.7.2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475A08" w14:textId="600741B3" w:rsidR="006F3EFB" w:rsidRPr="007C1777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S5-232977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55D12E" w14:textId="11706B5D" w:rsidR="006F3EFB" w:rsidRPr="007C1777" w:rsidRDefault="006F3EFB" w:rsidP="006F3EF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28.837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46973E" w14:textId="20D38184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Nokia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C2514F2" w14:textId="77777777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A13F36" w14:textId="62545483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6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02D668" w14:textId="7CB1318B" w:rsidR="006F3EFB" w:rsidRPr="00AF1FD0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E81AD0" w14:textId="13912A65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0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Ma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597EE5" w14:textId="4314141F" w:rsidR="006F3EFB" w:rsidRPr="0033366C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6F3EFB" w:rsidRPr="00401776" w14:paraId="3E4356A5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6F3EFB" w:rsidRPr="00661374" w:rsidRDefault="006F3EFB" w:rsidP="006F3EFB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6F3EFB" w:rsidRPr="007C1777" w:rsidRDefault="006F3EFB" w:rsidP="006F3E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6F3EFB" w:rsidRPr="007C1777" w:rsidRDefault="006F3EFB" w:rsidP="006F3EF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E1FB30" w14:textId="4CBF794A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6F3EFB" w:rsidRPr="0033366C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6F3EFB" w:rsidRPr="00401776" w14:paraId="1913402C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3EC5B3" w14:textId="77777777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zh-CN"/>
              </w:rPr>
              <w:t>7.3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331A20" w14:textId="77777777" w:rsidR="006F3EFB" w:rsidRPr="007C1777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S5-232732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7E1D03" w14:textId="77777777" w:rsidR="006F3EFB" w:rsidRPr="007C1777" w:rsidRDefault="006F3EFB" w:rsidP="006F3EF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Rel-17 CR 32.291 Update OpenAPI version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2BB856" w14:textId="77777777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84B7038" w14:textId="77777777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1CD7EE" w14:textId="5DAA2010" w:rsidR="006F3EFB" w:rsidRPr="00B51A8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B51A8A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94A78A" w14:textId="42A6683E" w:rsidR="006F3EFB" w:rsidRPr="00AF1FD0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EC507F" w14:textId="0007A0BA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D8D941" w14:textId="781B2BA3" w:rsidR="006F3EFB" w:rsidRPr="0033366C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6F3EFB" w:rsidRPr="00401776" w14:paraId="3E86DB98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919C3F" w14:textId="77777777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zh-CN"/>
              </w:rPr>
              <w:t>7.3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23E291" w14:textId="77777777" w:rsidR="006F3EFB" w:rsidRPr="007C1777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S5-232733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B7D208" w14:textId="77777777" w:rsidR="006F3EFB" w:rsidRPr="007C1777" w:rsidRDefault="006F3EFB" w:rsidP="006F3EF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Rel-18 CR 32.291 Update OpenAPI version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015266" w14:textId="77777777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C2F68F" w14:textId="77777777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79AE2D" w14:textId="7ABAD7C2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1BF991" w14:textId="0049FBDA" w:rsidR="006F3EFB" w:rsidRPr="00AF1FD0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422E62" w14:textId="6AFBD61D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FA1F12" w14:textId="4C9694CA" w:rsidR="006F3EFB" w:rsidRPr="0033366C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6F3EFB" w:rsidRPr="00401776" w14:paraId="715327BE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209095" w14:textId="77777777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zh-CN"/>
              </w:rPr>
              <w:t>7.4.1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578D68" w14:textId="77777777" w:rsidR="006F3EFB" w:rsidRPr="007C1777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S5-232722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D88A21" w14:textId="77777777" w:rsidR="006F3EFB" w:rsidRPr="007C1777" w:rsidRDefault="006F3EFB" w:rsidP="006F3EF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Draft TS 28.203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37C212" w14:textId="77777777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MATRIXX Software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91CFB38" w14:textId="77777777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DE3C2E" w14:textId="1DF1455B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6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B78A53" w14:textId="5550E1C4" w:rsidR="006F3EFB" w:rsidRPr="00AF1FD0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427549" w14:textId="38E0A2F4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9A30E8" w14:textId="27600D1B" w:rsidR="006F3EFB" w:rsidRPr="0033366C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6F3EFB" w:rsidRPr="00401776" w14:paraId="092487F0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28A0C8" w14:textId="77777777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zh-CN"/>
              </w:rPr>
              <w:t>7.5.1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ACDCC5" w14:textId="77777777" w:rsidR="006F3EFB" w:rsidRPr="007C1777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S5-232723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9E2950" w14:textId="49C45E07" w:rsidR="006F3EFB" w:rsidRPr="007C1777" w:rsidRDefault="006F3EFB" w:rsidP="006F3EF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Draft TR 32.847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A3C14D" w14:textId="77777777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MATRIXX Software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03B5548" w14:textId="77777777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F43685E" w14:textId="732616E5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6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07EDB6" w14:textId="52CE8F42" w:rsidR="006F3EFB" w:rsidRPr="00AF1FD0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37483E" w14:textId="1CD84049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DB464B" w14:textId="4A2AD746" w:rsidR="006F3EFB" w:rsidRPr="0033366C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3366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6F3EFB" w:rsidRPr="00401776" w14:paraId="4C252758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7FA9C0" w14:textId="77777777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zh-CN"/>
              </w:rPr>
              <w:t>7.5.2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A000FF" w14:textId="77777777" w:rsidR="006F3EFB" w:rsidRPr="007C1777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S5-232724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52ECBC" w14:textId="0D580F88" w:rsidR="006F3EFB" w:rsidRPr="007C1777" w:rsidRDefault="006F3EFB" w:rsidP="006F3EF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Draft TR 28.826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50C7AF" w14:textId="77777777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Ericsson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00940D0" w14:textId="77777777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086D44" w14:textId="063AED89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6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54A44B" w14:textId="07B9AE0A" w:rsidR="006F3EFB" w:rsidRPr="00AF1FD0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E2F9BE1" w14:textId="407E4C3B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7BB6EB" w14:textId="4BC598DD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6F3EFB" w:rsidRPr="00401776" w14:paraId="0280EE28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6329DE" w14:textId="77777777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zh-CN"/>
              </w:rPr>
              <w:t>7.5.3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4A0DC1" w14:textId="77777777" w:rsidR="006F3EFB" w:rsidRPr="007C1777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S5-232725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FE725C" w14:textId="065897D8" w:rsidR="006F3EFB" w:rsidRPr="007C1777" w:rsidRDefault="006F3EFB" w:rsidP="006F3EF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Draft TR 28.827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763E0B" w14:textId="77777777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Ericsson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36E0F8" w14:textId="77777777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61740A" w14:textId="6851C003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6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AD9DB0" w14:textId="052A7068" w:rsidR="006F3EFB" w:rsidRPr="00AF1FD0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876505" w14:textId="07031646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3B42DD" w14:textId="12210F86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6F3EFB" w:rsidRPr="00401776" w14:paraId="1AC13AF4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3D2E27" w14:textId="77777777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zh-CN"/>
              </w:rPr>
              <w:t>7.5.4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205BCB" w14:textId="77777777" w:rsidR="006F3EFB" w:rsidRPr="007C1777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S5-232726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6E727C" w14:textId="77777777" w:rsidR="006F3EFB" w:rsidRPr="007C1777" w:rsidRDefault="006F3EFB" w:rsidP="006F3EF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Draft TR 28.828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2ABCB7" w14:textId="77777777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China Mobile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3967EC3" w14:textId="77777777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89F2B6" w14:textId="65F166B7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6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3111F8" w14:textId="18693F58" w:rsidR="006F3EFB" w:rsidRPr="00AF1FD0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8B5FD6" w14:textId="1C7A21A5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E8819D" w14:textId="3EBC4EDC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6F3EFB" w:rsidRPr="00401776" w14:paraId="3343FCFD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FF7118" w14:textId="77777777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zh-CN"/>
              </w:rPr>
              <w:t>7.5.5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A26003" w14:textId="77777777" w:rsidR="006F3EFB" w:rsidRPr="007C1777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S5-232727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4A3912" w14:textId="77777777" w:rsidR="006F3EFB" w:rsidRPr="007C1777" w:rsidRDefault="006F3EFB" w:rsidP="006F3EF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draft TR 28.839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7C3A2F" w14:textId="77777777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5D10453" w14:textId="77777777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9FC987" w14:textId="3667E3DB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03371C" w14:textId="2B5F8973" w:rsidR="006F3EFB" w:rsidRPr="00AF1FD0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65D26A" w14:textId="146982D9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645EA8D" w14:textId="298EB33E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6F3EFB" w:rsidRPr="00401776" w14:paraId="7F5F5C48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4D409D" w14:textId="77777777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zh-CN"/>
              </w:rPr>
              <w:t>7.5.6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B4A48B" w14:textId="77777777" w:rsidR="006F3EFB" w:rsidRPr="007C1777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S5-232728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195CB6" w14:textId="77777777" w:rsidR="006F3EFB" w:rsidRPr="007C1777" w:rsidRDefault="006F3EFB" w:rsidP="006F3EF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Draft TR 28.840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068177" w14:textId="77777777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Nokia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9A199C9" w14:textId="77777777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9568B2" w14:textId="3FC469B1" w:rsidR="006F3EFB" w:rsidRPr="00DC0D24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6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9DE42BD" w14:textId="356F5E14" w:rsidR="006F3EFB" w:rsidRPr="00AF1FD0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330D7" w14:textId="2ECD7262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657C52" w14:textId="2AD88752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6F3EFB" w:rsidRPr="00401776" w14:paraId="533F90CE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643829" w14:textId="77777777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zh-CN"/>
              </w:rPr>
              <w:t>7.5.7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CB3612" w14:textId="77777777" w:rsidR="006F3EFB" w:rsidRPr="007C1777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S5-232729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E5F45C" w14:textId="77777777" w:rsidR="006F3EFB" w:rsidRPr="007C1777" w:rsidRDefault="006F3EFB" w:rsidP="006F3EF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Draft TR 28.843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DC1A28" w14:textId="77777777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Charging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7E434DF" w14:textId="77777777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CCF54D" w14:textId="1C18DB99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9EB5DD8" w14:textId="1541EA20" w:rsidR="006F3EFB" w:rsidRPr="00AF1FD0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7BFD42" w14:textId="3A203327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AFCC5A" w14:textId="75AB8EEE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6F3EFB" w:rsidRPr="00401776" w14:paraId="015DB589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A30F32" w14:textId="77777777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zh-CN"/>
              </w:rPr>
              <w:t>7.5.8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8ABB45" w14:textId="77777777" w:rsidR="006F3EFB" w:rsidRPr="007C1777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S5-232730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3F1232" w14:textId="0FC5FF3B" w:rsidR="006F3EFB" w:rsidRPr="007C1777" w:rsidRDefault="006F3EFB" w:rsidP="006F3EF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Draft TR 28.844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A9D0A0" w14:textId="77777777" w:rsidR="006F3EFB" w:rsidRPr="008723CA" w:rsidRDefault="006F3EFB" w:rsidP="006F3EF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DC0D24">
              <w:rPr>
                <w:rFonts w:ascii="Arial" w:hAnsi="Arial" w:cs="Arial"/>
                <w:sz w:val="18"/>
                <w:szCs w:val="18"/>
                <w:lang w:eastAsia="ar-SA"/>
              </w:rPr>
              <w:t>CATT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AB53009" w14:textId="77777777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00C607" w14:textId="4C5A2A52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Mar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B9CA0A" w14:textId="7D1B6DD5" w:rsidR="006F3EFB" w:rsidRPr="00AF1FD0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88D71F" w14:textId="42240F75" w:rsidR="006F3EFB" w:rsidRPr="008723CA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Mar 22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59</w:t>
            </w:r>
            <w:r w:rsidRPr="00AF1FD0">
              <w:rPr>
                <w:rFonts w:ascii="Arial" w:eastAsiaTheme="minorHAnsi" w:hAnsi="Arial" w:cs="Arial"/>
                <w:sz w:val="18"/>
                <w:szCs w:val="18"/>
              </w:rPr>
              <w:t xml:space="preserve"> UTC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B192E8" w14:textId="39DD3208" w:rsidR="006F3EFB" w:rsidRPr="003E778B" w:rsidRDefault="006F3EFB" w:rsidP="006F3EF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lang w:val="en-US"/>
              </w:rPr>
            </w:pPr>
            <w:r w:rsidRPr="000D496F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</w:t>
            </w:r>
            <w:r w:rsidR="00EE0F55" w:rsidRPr="003E778B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</w:t>
            </w:r>
            <w:r w:rsidRPr="000D496F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 xml:space="preserve"> approved</w:t>
            </w: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72C23" w14:textId="77777777" w:rsidR="000B37DD" w:rsidRDefault="000B37DD">
      <w:r>
        <w:separator/>
      </w:r>
    </w:p>
  </w:endnote>
  <w:endnote w:type="continuationSeparator" w:id="0">
    <w:p w14:paraId="1585D65E" w14:textId="77777777" w:rsidR="000B37DD" w:rsidRDefault="000B3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22D8E" w14:textId="77777777" w:rsidR="000B37DD" w:rsidRDefault="000B37DD">
      <w:r>
        <w:separator/>
      </w:r>
    </w:p>
  </w:footnote>
  <w:footnote w:type="continuationSeparator" w:id="0">
    <w:p w14:paraId="30F2AC23" w14:textId="77777777" w:rsidR="000B37DD" w:rsidRDefault="000B37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3034744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635563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74188782">
    <w:abstractNumId w:val="12"/>
  </w:num>
  <w:num w:numId="4" w16cid:durableId="122701478">
    <w:abstractNumId w:val="16"/>
  </w:num>
  <w:num w:numId="5" w16cid:durableId="300312074">
    <w:abstractNumId w:val="15"/>
  </w:num>
  <w:num w:numId="6" w16cid:durableId="166596671">
    <w:abstractNumId w:val="8"/>
  </w:num>
  <w:num w:numId="7" w16cid:durableId="1224023014">
    <w:abstractNumId w:val="9"/>
  </w:num>
  <w:num w:numId="8" w16cid:durableId="1725522221">
    <w:abstractNumId w:val="27"/>
  </w:num>
  <w:num w:numId="9" w16cid:durableId="1660384006">
    <w:abstractNumId w:val="21"/>
  </w:num>
  <w:num w:numId="10" w16cid:durableId="1326586726">
    <w:abstractNumId w:val="24"/>
  </w:num>
  <w:num w:numId="11" w16cid:durableId="1073086588">
    <w:abstractNumId w:val="13"/>
  </w:num>
  <w:num w:numId="12" w16cid:durableId="1388264866">
    <w:abstractNumId w:val="20"/>
  </w:num>
  <w:num w:numId="13" w16cid:durableId="1340425454">
    <w:abstractNumId w:val="6"/>
  </w:num>
  <w:num w:numId="14" w16cid:durableId="171072503">
    <w:abstractNumId w:val="4"/>
  </w:num>
  <w:num w:numId="15" w16cid:durableId="1485462723">
    <w:abstractNumId w:val="3"/>
  </w:num>
  <w:num w:numId="16" w16cid:durableId="550730746">
    <w:abstractNumId w:val="2"/>
  </w:num>
  <w:num w:numId="17" w16cid:durableId="1652102215">
    <w:abstractNumId w:val="1"/>
  </w:num>
  <w:num w:numId="18" w16cid:durableId="1033532201">
    <w:abstractNumId w:val="5"/>
  </w:num>
  <w:num w:numId="19" w16cid:durableId="182330058">
    <w:abstractNumId w:val="0"/>
  </w:num>
  <w:num w:numId="20" w16cid:durableId="594441211">
    <w:abstractNumId w:val="10"/>
  </w:num>
  <w:num w:numId="21" w16cid:durableId="91441084">
    <w:abstractNumId w:val="23"/>
  </w:num>
  <w:num w:numId="22" w16cid:durableId="2022314632">
    <w:abstractNumId w:val="19"/>
  </w:num>
  <w:num w:numId="23" w16cid:durableId="1086075333">
    <w:abstractNumId w:val="22"/>
  </w:num>
  <w:num w:numId="24" w16cid:durableId="1977566727">
    <w:abstractNumId w:val="17"/>
  </w:num>
  <w:num w:numId="25" w16cid:durableId="495456762">
    <w:abstractNumId w:val="26"/>
  </w:num>
  <w:num w:numId="26" w16cid:durableId="542137770">
    <w:abstractNumId w:val="14"/>
  </w:num>
  <w:num w:numId="27" w16cid:durableId="811139148">
    <w:abstractNumId w:val="25"/>
  </w:num>
  <w:num w:numId="28" w16cid:durableId="2102406644">
    <w:abstractNumId w:val="11"/>
  </w:num>
  <w:num w:numId="29" w16cid:durableId="8105602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2A5C"/>
    <w:rsid w:val="000032CC"/>
    <w:rsid w:val="000038E0"/>
    <w:rsid w:val="00004389"/>
    <w:rsid w:val="000044FB"/>
    <w:rsid w:val="0000467E"/>
    <w:rsid w:val="00004E50"/>
    <w:rsid w:val="0000537E"/>
    <w:rsid w:val="00005422"/>
    <w:rsid w:val="0000562D"/>
    <w:rsid w:val="000056EA"/>
    <w:rsid w:val="00007711"/>
    <w:rsid w:val="00007B22"/>
    <w:rsid w:val="00010047"/>
    <w:rsid w:val="000112D0"/>
    <w:rsid w:val="00011438"/>
    <w:rsid w:val="000116A9"/>
    <w:rsid w:val="00011813"/>
    <w:rsid w:val="0001203B"/>
    <w:rsid w:val="00012497"/>
    <w:rsid w:val="000124CB"/>
    <w:rsid w:val="000126E3"/>
    <w:rsid w:val="000128BE"/>
    <w:rsid w:val="0001318E"/>
    <w:rsid w:val="000138FB"/>
    <w:rsid w:val="000139E7"/>
    <w:rsid w:val="000139E8"/>
    <w:rsid w:val="00014278"/>
    <w:rsid w:val="000142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730B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6213"/>
    <w:rsid w:val="00036BB1"/>
    <w:rsid w:val="0003726C"/>
    <w:rsid w:val="0003778B"/>
    <w:rsid w:val="000377DB"/>
    <w:rsid w:val="00040BA1"/>
    <w:rsid w:val="0004121F"/>
    <w:rsid w:val="0004189C"/>
    <w:rsid w:val="0004263C"/>
    <w:rsid w:val="00042E71"/>
    <w:rsid w:val="000432C6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635"/>
    <w:rsid w:val="000608F8"/>
    <w:rsid w:val="000612EC"/>
    <w:rsid w:val="0006161B"/>
    <w:rsid w:val="00061A7E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D41"/>
    <w:rsid w:val="00070179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61FE"/>
    <w:rsid w:val="000779E8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96"/>
    <w:rsid w:val="00086054"/>
    <w:rsid w:val="000866E5"/>
    <w:rsid w:val="00087B02"/>
    <w:rsid w:val="00087BFF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957"/>
    <w:rsid w:val="000930C8"/>
    <w:rsid w:val="00093593"/>
    <w:rsid w:val="0009361C"/>
    <w:rsid w:val="00093A6F"/>
    <w:rsid w:val="00093B25"/>
    <w:rsid w:val="000968EB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37DD"/>
    <w:rsid w:val="000B4050"/>
    <w:rsid w:val="000B469D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DC0"/>
    <w:rsid w:val="000D2E92"/>
    <w:rsid w:val="000D3310"/>
    <w:rsid w:val="000D3854"/>
    <w:rsid w:val="000D3F09"/>
    <w:rsid w:val="000D496F"/>
    <w:rsid w:val="000D4A65"/>
    <w:rsid w:val="000D4AE0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4BC"/>
    <w:rsid w:val="000E67AD"/>
    <w:rsid w:val="000E70B2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5D87"/>
    <w:rsid w:val="0010745D"/>
    <w:rsid w:val="00107899"/>
    <w:rsid w:val="00107F94"/>
    <w:rsid w:val="00110646"/>
    <w:rsid w:val="0011093E"/>
    <w:rsid w:val="00111689"/>
    <w:rsid w:val="00111903"/>
    <w:rsid w:val="00114B2B"/>
    <w:rsid w:val="00115BD3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7F4"/>
    <w:rsid w:val="001429B2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E23"/>
    <w:rsid w:val="00152F3D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6007E"/>
    <w:rsid w:val="001607CD"/>
    <w:rsid w:val="00160E13"/>
    <w:rsid w:val="00161708"/>
    <w:rsid w:val="0016182D"/>
    <w:rsid w:val="001623CE"/>
    <w:rsid w:val="00162529"/>
    <w:rsid w:val="00163A23"/>
    <w:rsid w:val="001649A5"/>
    <w:rsid w:val="00164B64"/>
    <w:rsid w:val="001655E4"/>
    <w:rsid w:val="001664F3"/>
    <w:rsid w:val="0016659D"/>
    <w:rsid w:val="00166DC7"/>
    <w:rsid w:val="001671E4"/>
    <w:rsid w:val="0016729E"/>
    <w:rsid w:val="00167580"/>
    <w:rsid w:val="001713B8"/>
    <w:rsid w:val="00171733"/>
    <w:rsid w:val="001719C7"/>
    <w:rsid w:val="001726CF"/>
    <w:rsid w:val="00172B42"/>
    <w:rsid w:val="00172D23"/>
    <w:rsid w:val="0017437D"/>
    <w:rsid w:val="001753C7"/>
    <w:rsid w:val="001756F4"/>
    <w:rsid w:val="001765DC"/>
    <w:rsid w:val="001769B9"/>
    <w:rsid w:val="00176C09"/>
    <w:rsid w:val="00177BB1"/>
    <w:rsid w:val="00177DFF"/>
    <w:rsid w:val="00177F82"/>
    <w:rsid w:val="001802BF"/>
    <w:rsid w:val="00180753"/>
    <w:rsid w:val="00180BDC"/>
    <w:rsid w:val="00180DA4"/>
    <w:rsid w:val="001815DC"/>
    <w:rsid w:val="001819E0"/>
    <w:rsid w:val="00181B71"/>
    <w:rsid w:val="001839EC"/>
    <w:rsid w:val="00183EA6"/>
    <w:rsid w:val="00184230"/>
    <w:rsid w:val="00184A2B"/>
    <w:rsid w:val="00186492"/>
    <w:rsid w:val="00186518"/>
    <w:rsid w:val="001868B1"/>
    <w:rsid w:val="00186B0D"/>
    <w:rsid w:val="00187ABA"/>
    <w:rsid w:val="00187EED"/>
    <w:rsid w:val="00190724"/>
    <w:rsid w:val="00190833"/>
    <w:rsid w:val="00190C7E"/>
    <w:rsid w:val="0019117E"/>
    <w:rsid w:val="00191AC4"/>
    <w:rsid w:val="00191E10"/>
    <w:rsid w:val="00192168"/>
    <w:rsid w:val="00192D8E"/>
    <w:rsid w:val="00192F6F"/>
    <w:rsid w:val="001930FD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3876"/>
    <w:rsid w:val="001C39FB"/>
    <w:rsid w:val="001C3A32"/>
    <w:rsid w:val="001C3AE8"/>
    <w:rsid w:val="001C3E2F"/>
    <w:rsid w:val="001C41E8"/>
    <w:rsid w:val="001C443A"/>
    <w:rsid w:val="001C449F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4284"/>
    <w:rsid w:val="001D4335"/>
    <w:rsid w:val="001D4AF6"/>
    <w:rsid w:val="001D5A7C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83C"/>
    <w:rsid w:val="001E6F76"/>
    <w:rsid w:val="001E78BC"/>
    <w:rsid w:val="001E7DC0"/>
    <w:rsid w:val="001F0510"/>
    <w:rsid w:val="001F0890"/>
    <w:rsid w:val="001F09A0"/>
    <w:rsid w:val="001F0F82"/>
    <w:rsid w:val="001F1614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7145"/>
    <w:rsid w:val="00207269"/>
    <w:rsid w:val="002072B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57BE"/>
    <w:rsid w:val="00226CC2"/>
    <w:rsid w:val="00227950"/>
    <w:rsid w:val="002304A5"/>
    <w:rsid w:val="00230631"/>
    <w:rsid w:val="00230EF1"/>
    <w:rsid w:val="00231402"/>
    <w:rsid w:val="002314DF"/>
    <w:rsid w:val="0023151A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C62"/>
    <w:rsid w:val="00237895"/>
    <w:rsid w:val="00240549"/>
    <w:rsid w:val="00240C90"/>
    <w:rsid w:val="0024139C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31C"/>
    <w:rsid w:val="0027575F"/>
    <w:rsid w:val="00275CEB"/>
    <w:rsid w:val="00277027"/>
    <w:rsid w:val="00277FF1"/>
    <w:rsid w:val="0028024F"/>
    <w:rsid w:val="00280653"/>
    <w:rsid w:val="00280B0D"/>
    <w:rsid w:val="00280DDA"/>
    <w:rsid w:val="00280ECD"/>
    <w:rsid w:val="002813C1"/>
    <w:rsid w:val="00281467"/>
    <w:rsid w:val="00281D82"/>
    <w:rsid w:val="002826D8"/>
    <w:rsid w:val="00282B3F"/>
    <w:rsid w:val="0028321D"/>
    <w:rsid w:val="00283326"/>
    <w:rsid w:val="002840C7"/>
    <w:rsid w:val="00284E09"/>
    <w:rsid w:val="002859F9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564"/>
    <w:rsid w:val="002A66F1"/>
    <w:rsid w:val="002A6E1A"/>
    <w:rsid w:val="002A6E48"/>
    <w:rsid w:val="002B04C4"/>
    <w:rsid w:val="002B0B16"/>
    <w:rsid w:val="002B0D67"/>
    <w:rsid w:val="002B10E7"/>
    <w:rsid w:val="002B177B"/>
    <w:rsid w:val="002B1A94"/>
    <w:rsid w:val="002B1C83"/>
    <w:rsid w:val="002B2247"/>
    <w:rsid w:val="002B2E1E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CD2"/>
    <w:rsid w:val="002D0E2B"/>
    <w:rsid w:val="002D120E"/>
    <w:rsid w:val="002D1AA3"/>
    <w:rsid w:val="002D1AD2"/>
    <w:rsid w:val="002D1E3E"/>
    <w:rsid w:val="002D20E8"/>
    <w:rsid w:val="002D2A2C"/>
    <w:rsid w:val="002D494F"/>
    <w:rsid w:val="002D4C3E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CA3"/>
    <w:rsid w:val="002E3EE6"/>
    <w:rsid w:val="002E41E6"/>
    <w:rsid w:val="002E4D5F"/>
    <w:rsid w:val="002E56E3"/>
    <w:rsid w:val="002E5894"/>
    <w:rsid w:val="002E5C08"/>
    <w:rsid w:val="002E61E5"/>
    <w:rsid w:val="002E6768"/>
    <w:rsid w:val="002E67A8"/>
    <w:rsid w:val="002E7D20"/>
    <w:rsid w:val="002E7F45"/>
    <w:rsid w:val="002F059E"/>
    <w:rsid w:val="002F09A9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D88"/>
    <w:rsid w:val="00306331"/>
    <w:rsid w:val="00306676"/>
    <w:rsid w:val="003069C9"/>
    <w:rsid w:val="00307416"/>
    <w:rsid w:val="00307F4E"/>
    <w:rsid w:val="00310E73"/>
    <w:rsid w:val="0031111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8C9"/>
    <w:rsid w:val="003252D0"/>
    <w:rsid w:val="003265CE"/>
    <w:rsid w:val="0032680E"/>
    <w:rsid w:val="0032769A"/>
    <w:rsid w:val="00327753"/>
    <w:rsid w:val="00327974"/>
    <w:rsid w:val="0033014E"/>
    <w:rsid w:val="00330234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7F0"/>
    <w:rsid w:val="00360AE6"/>
    <w:rsid w:val="00361495"/>
    <w:rsid w:val="003618D9"/>
    <w:rsid w:val="0036208F"/>
    <w:rsid w:val="00362143"/>
    <w:rsid w:val="00362DF8"/>
    <w:rsid w:val="00364112"/>
    <w:rsid w:val="003642C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E3D"/>
    <w:rsid w:val="003863BA"/>
    <w:rsid w:val="00386A6D"/>
    <w:rsid w:val="00386D13"/>
    <w:rsid w:val="00386FF2"/>
    <w:rsid w:val="00387235"/>
    <w:rsid w:val="003876A4"/>
    <w:rsid w:val="00387CA1"/>
    <w:rsid w:val="00387E10"/>
    <w:rsid w:val="003900AC"/>
    <w:rsid w:val="00391A74"/>
    <w:rsid w:val="003922AF"/>
    <w:rsid w:val="00392D8A"/>
    <w:rsid w:val="00392E2E"/>
    <w:rsid w:val="0039302E"/>
    <w:rsid w:val="003940F8"/>
    <w:rsid w:val="003951D6"/>
    <w:rsid w:val="00395CB6"/>
    <w:rsid w:val="00395D46"/>
    <w:rsid w:val="0039610D"/>
    <w:rsid w:val="003965D0"/>
    <w:rsid w:val="00397A04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6762"/>
    <w:rsid w:val="003D6AD1"/>
    <w:rsid w:val="003D734A"/>
    <w:rsid w:val="003E0A22"/>
    <w:rsid w:val="003E1491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48A9"/>
    <w:rsid w:val="003F48E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821"/>
    <w:rsid w:val="003F7B3C"/>
    <w:rsid w:val="003F7C57"/>
    <w:rsid w:val="00400068"/>
    <w:rsid w:val="00400D20"/>
    <w:rsid w:val="004010A1"/>
    <w:rsid w:val="00401776"/>
    <w:rsid w:val="00401870"/>
    <w:rsid w:val="004021AB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7B1"/>
    <w:rsid w:val="004058AA"/>
    <w:rsid w:val="00405AF2"/>
    <w:rsid w:val="00406087"/>
    <w:rsid w:val="004060B7"/>
    <w:rsid w:val="00406FCE"/>
    <w:rsid w:val="0040749A"/>
    <w:rsid w:val="00407DA1"/>
    <w:rsid w:val="00407DD9"/>
    <w:rsid w:val="00411350"/>
    <w:rsid w:val="00412129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B51"/>
    <w:rsid w:val="004218B7"/>
    <w:rsid w:val="00421B4E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1212"/>
    <w:rsid w:val="0044210E"/>
    <w:rsid w:val="00442E14"/>
    <w:rsid w:val="004430AC"/>
    <w:rsid w:val="00443702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170"/>
    <w:rsid w:val="00446D77"/>
    <w:rsid w:val="0044759F"/>
    <w:rsid w:val="00447B68"/>
    <w:rsid w:val="0045006C"/>
    <w:rsid w:val="00450783"/>
    <w:rsid w:val="004509E6"/>
    <w:rsid w:val="00450AD6"/>
    <w:rsid w:val="00450E67"/>
    <w:rsid w:val="004514E2"/>
    <w:rsid w:val="0045153C"/>
    <w:rsid w:val="00451DF9"/>
    <w:rsid w:val="00452F67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A18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70202"/>
    <w:rsid w:val="004705C7"/>
    <w:rsid w:val="00470B74"/>
    <w:rsid w:val="00470C09"/>
    <w:rsid w:val="00471B74"/>
    <w:rsid w:val="00471C14"/>
    <w:rsid w:val="00472618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7EA"/>
    <w:rsid w:val="00482E1B"/>
    <w:rsid w:val="00483B01"/>
    <w:rsid w:val="00483F44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D0A"/>
    <w:rsid w:val="004E5FC9"/>
    <w:rsid w:val="004E694C"/>
    <w:rsid w:val="004E6AB6"/>
    <w:rsid w:val="004E6CCE"/>
    <w:rsid w:val="004E7057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4B11"/>
    <w:rsid w:val="004F4B64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8B0"/>
    <w:rsid w:val="00523AD9"/>
    <w:rsid w:val="00523B9F"/>
    <w:rsid w:val="00523BAD"/>
    <w:rsid w:val="00523C36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54F4"/>
    <w:rsid w:val="00535B45"/>
    <w:rsid w:val="00535BC2"/>
    <w:rsid w:val="00535FC8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84E"/>
    <w:rsid w:val="00555A31"/>
    <w:rsid w:val="0055658B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4CD8"/>
    <w:rsid w:val="0056517A"/>
    <w:rsid w:val="0056535C"/>
    <w:rsid w:val="005657E0"/>
    <w:rsid w:val="00566975"/>
    <w:rsid w:val="00567BB5"/>
    <w:rsid w:val="005703C4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6B4"/>
    <w:rsid w:val="0058174C"/>
    <w:rsid w:val="00581B80"/>
    <w:rsid w:val="00581D27"/>
    <w:rsid w:val="00581D58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3C6"/>
    <w:rsid w:val="00592449"/>
    <w:rsid w:val="00593B09"/>
    <w:rsid w:val="00594901"/>
    <w:rsid w:val="00594989"/>
    <w:rsid w:val="00594C76"/>
    <w:rsid w:val="00595B97"/>
    <w:rsid w:val="00595FDC"/>
    <w:rsid w:val="005965BB"/>
    <w:rsid w:val="00596672"/>
    <w:rsid w:val="005966C5"/>
    <w:rsid w:val="0059723F"/>
    <w:rsid w:val="0059730A"/>
    <w:rsid w:val="00597A21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9D3"/>
    <w:rsid w:val="005A3CF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BAD"/>
    <w:rsid w:val="005B5E42"/>
    <w:rsid w:val="005B62E7"/>
    <w:rsid w:val="005B734A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846"/>
    <w:rsid w:val="005C51E0"/>
    <w:rsid w:val="005C5460"/>
    <w:rsid w:val="005C59B8"/>
    <w:rsid w:val="005C5AB0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EE3"/>
    <w:rsid w:val="005F536D"/>
    <w:rsid w:val="005F65F4"/>
    <w:rsid w:val="005F6890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E71"/>
    <w:rsid w:val="00606672"/>
    <w:rsid w:val="00606A33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4A7B"/>
    <w:rsid w:val="00614BA8"/>
    <w:rsid w:val="00614DD9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D3A"/>
    <w:rsid w:val="00621115"/>
    <w:rsid w:val="0062146D"/>
    <w:rsid w:val="00621899"/>
    <w:rsid w:val="006222AE"/>
    <w:rsid w:val="006225B3"/>
    <w:rsid w:val="00622954"/>
    <w:rsid w:val="00622B46"/>
    <w:rsid w:val="00622C4E"/>
    <w:rsid w:val="0062307A"/>
    <w:rsid w:val="0062328F"/>
    <w:rsid w:val="00623452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58B"/>
    <w:rsid w:val="00640FC5"/>
    <w:rsid w:val="00641341"/>
    <w:rsid w:val="00641920"/>
    <w:rsid w:val="00641AB0"/>
    <w:rsid w:val="0064200D"/>
    <w:rsid w:val="00642ABE"/>
    <w:rsid w:val="00642DD7"/>
    <w:rsid w:val="00643C08"/>
    <w:rsid w:val="006444C1"/>
    <w:rsid w:val="00644CA6"/>
    <w:rsid w:val="00644CD1"/>
    <w:rsid w:val="006450C5"/>
    <w:rsid w:val="0064522C"/>
    <w:rsid w:val="00645544"/>
    <w:rsid w:val="00645C76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972"/>
    <w:rsid w:val="00663C7C"/>
    <w:rsid w:val="006640FF"/>
    <w:rsid w:val="00665E9C"/>
    <w:rsid w:val="00666148"/>
    <w:rsid w:val="00666565"/>
    <w:rsid w:val="006669B4"/>
    <w:rsid w:val="00666CC7"/>
    <w:rsid w:val="0066724A"/>
    <w:rsid w:val="006672F8"/>
    <w:rsid w:val="006677D8"/>
    <w:rsid w:val="00667833"/>
    <w:rsid w:val="00671327"/>
    <w:rsid w:val="006714BF"/>
    <w:rsid w:val="00673371"/>
    <w:rsid w:val="006733FC"/>
    <w:rsid w:val="006735F0"/>
    <w:rsid w:val="00673CED"/>
    <w:rsid w:val="00674577"/>
    <w:rsid w:val="006748C3"/>
    <w:rsid w:val="00674B2E"/>
    <w:rsid w:val="00674F50"/>
    <w:rsid w:val="00674F86"/>
    <w:rsid w:val="006763A3"/>
    <w:rsid w:val="006766D6"/>
    <w:rsid w:val="00677565"/>
    <w:rsid w:val="0068049B"/>
    <w:rsid w:val="00680575"/>
    <w:rsid w:val="00680A44"/>
    <w:rsid w:val="00680D5A"/>
    <w:rsid w:val="00681108"/>
    <w:rsid w:val="00681C8D"/>
    <w:rsid w:val="00681F89"/>
    <w:rsid w:val="00682C7D"/>
    <w:rsid w:val="00684FE0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5234"/>
    <w:rsid w:val="00695324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1062"/>
    <w:rsid w:val="006E146B"/>
    <w:rsid w:val="006E14FF"/>
    <w:rsid w:val="006E18BE"/>
    <w:rsid w:val="006E1A9C"/>
    <w:rsid w:val="006E1D81"/>
    <w:rsid w:val="006E2ABB"/>
    <w:rsid w:val="006E2E9A"/>
    <w:rsid w:val="006E3179"/>
    <w:rsid w:val="006E3B31"/>
    <w:rsid w:val="006E3EE3"/>
    <w:rsid w:val="006E4E42"/>
    <w:rsid w:val="006E4FFC"/>
    <w:rsid w:val="006E5355"/>
    <w:rsid w:val="006E6C34"/>
    <w:rsid w:val="006E716E"/>
    <w:rsid w:val="006E79BC"/>
    <w:rsid w:val="006E7A3F"/>
    <w:rsid w:val="006E7BAF"/>
    <w:rsid w:val="006E7CAB"/>
    <w:rsid w:val="006F091C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40F4"/>
    <w:rsid w:val="00704208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E81"/>
    <w:rsid w:val="007210B1"/>
    <w:rsid w:val="00721111"/>
    <w:rsid w:val="007214BC"/>
    <w:rsid w:val="0072152D"/>
    <w:rsid w:val="00721ACD"/>
    <w:rsid w:val="0072263D"/>
    <w:rsid w:val="007227BE"/>
    <w:rsid w:val="00722F66"/>
    <w:rsid w:val="0072316B"/>
    <w:rsid w:val="007239CB"/>
    <w:rsid w:val="00723B15"/>
    <w:rsid w:val="00724555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9AD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F15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FC9"/>
    <w:rsid w:val="00764198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6DC"/>
    <w:rsid w:val="00774CBD"/>
    <w:rsid w:val="007758D7"/>
    <w:rsid w:val="007759D6"/>
    <w:rsid w:val="007761D6"/>
    <w:rsid w:val="00776C3B"/>
    <w:rsid w:val="00776CA3"/>
    <w:rsid w:val="00777254"/>
    <w:rsid w:val="00777DB0"/>
    <w:rsid w:val="0078026D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4DEF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B06AF"/>
    <w:rsid w:val="007B06E7"/>
    <w:rsid w:val="007B0ED8"/>
    <w:rsid w:val="007B120E"/>
    <w:rsid w:val="007B24AC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111F"/>
    <w:rsid w:val="007C1735"/>
    <w:rsid w:val="007C1777"/>
    <w:rsid w:val="007C2370"/>
    <w:rsid w:val="007C2D69"/>
    <w:rsid w:val="007C2ECF"/>
    <w:rsid w:val="007C39E3"/>
    <w:rsid w:val="007C3FC3"/>
    <w:rsid w:val="007C4332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BAC"/>
    <w:rsid w:val="007D05C3"/>
    <w:rsid w:val="007D086D"/>
    <w:rsid w:val="007D08AC"/>
    <w:rsid w:val="007D0960"/>
    <w:rsid w:val="007D1367"/>
    <w:rsid w:val="007D20F0"/>
    <w:rsid w:val="007D23C3"/>
    <w:rsid w:val="007D280F"/>
    <w:rsid w:val="007D2C1E"/>
    <w:rsid w:val="007D2E66"/>
    <w:rsid w:val="007D3CD7"/>
    <w:rsid w:val="007D439E"/>
    <w:rsid w:val="007D43E5"/>
    <w:rsid w:val="007D4699"/>
    <w:rsid w:val="007D4771"/>
    <w:rsid w:val="007D4D00"/>
    <w:rsid w:val="007D5541"/>
    <w:rsid w:val="007D5F37"/>
    <w:rsid w:val="007D6A1C"/>
    <w:rsid w:val="007D6BD5"/>
    <w:rsid w:val="007D6F54"/>
    <w:rsid w:val="007D735B"/>
    <w:rsid w:val="007D74A3"/>
    <w:rsid w:val="007D7A3B"/>
    <w:rsid w:val="007D7BC8"/>
    <w:rsid w:val="007E0600"/>
    <w:rsid w:val="007E0F89"/>
    <w:rsid w:val="007E1519"/>
    <w:rsid w:val="007E21C7"/>
    <w:rsid w:val="007E21FC"/>
    <w:rsid w:val="007E2BE3"/>
    <w:rsid w:val="007E3A0A"/>
    <w:rsid w:val="007E40D7"/>
    <w:rsid w:val="007E43F1"/>
    <w:rsid w:val="007E5395"/>
    <w:rsid w:val="007E53A6"/>
    <w:rsid w:val="007E5457"/>
    <w:rsid w:val="007E60B2"/>
    <w:rsid w:val="007E67F8"/>
    <w:rsid w:val="007E6D5D"/>
    <w:rsid w:val="007F0B85"/>
    <w:rsid w:val="007F0D96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578"/>
    <w:rsid w:val="0080198D"/>
    <w:rsid w:val="008019B7"/>
    <w:rsid w:val="008019C7"/>
    <w:rsid w:val="00801DFF"/>
    <w:rsid w:val="00802DEB"/>
    <w:rsid w:val="008032C1"/>
    <w:rsid w:val="00804D4B"/>
    <w:rsid w:val="0080515E"/>
    <w:rsid w:val="0080589A"/>
    <w:rsid w:val="00805D19"/>
    <w:rsid w:val="00805E9E"/>
    <w:rsid w:val="00806217"/>
    <w:rsid w:val="00806541"/>
    <w:rsid w:val="00806B0B"/>
    <w:rsid w:val="00807CEF"/>
    <w:rsid w:val="008108D8"/>
    <w:rsid w:val="008110BE"/>
    <w:rsid w:val="00811943"/>
    <w:rsid w:val="0081275F"/>
    <w:rsid w:val="00812796"/>
    <w:rsid w:val="00812B1E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F14"/>
    <w:rsid w:val="00831181"/>
    <w:rsid w:val="008313EE"/>
    <w:rsid w:val="008315AE"/>
    <w:rsid w:val="008320E2"/>
    <w:rsid w:val="00832825"/>
    <w:rsid w:val="00833298"/>
    <w:rsid w:val="008338A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507"/>
    <w:rsid w:val="008408CF"/>
    <w:rsid w:val="00840F2B"/>
    <w:rsid w:val="008437CD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C9C"/>
    <w:rsid w:val="0088050B"/>
    <w:rsid w:val="0088113D"/>
    <w:rsid w:val="00881369"/>
    <w:rsid w:val="0088158E"/>
    <w:rsid w:val="00881B4C"/>
    <w:rsid w:val="00882280"/>
    <w:rsid w:val="008829E1"/>
    <w:rsid w:val="00882E95"/>
    <w:rsid w:val="00883311"/>
    <w:rsid w:val="00883D54"/>
    <w:rsid w:val="00883F39"/>
    <w:rsid w:val="0088454B"/>
    <w:rsid w:val="008846D6"/>
    <w:rsid w:val="00884979"/>
    <w:rsid w:val="00885544"/>
    <w:rsid w:val="008859A3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824"/>
    <w:rsid w:val="0089416B"/>
    <w:rsid w:val="0089469F"/>
    <w:rsid w:val="00894B02"/>
    <w:rsid w:val="008961FB"/>
    <w:rsid w:val="00896478"/>
    <w:rsid w:val="0089682A"/>
    <w:rsid w:val="00896C79"/>
    <w:rsid w:val="00897B60"/>
    <w:rsid w:val="00897F1D"/>
    <w:rsid w:val="008A104B"/>
    <w:rsid w:val="008A16D0"/>
    <w:rsid w:val="008A1F5F"/>
    <w:rsid w:val="008A1F66"/>
    <w:rsid w:val="008A2E88"/>
    <w:rsid w:val="008A3150"/>
    <w:rsid w:val="008A39E1"/>
    <w:rsid w:val="008A3A18"/>
    <w:rsid w:val="008A575A"/>
    <w:rsid w:val="008A5E09"/>
    <w:rsid w:val="008A665F"/>
    <w:rsid w:val="008A6755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B33"/>
    <w:rsid w:val="008D697A"/>
    <w:rsid w:val="008D69D8"/>
    <w:rsid w:val="008D71CF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7603"/>
    <w:rsid w:val="008E76AA"/>
    <w:rsid w:val="008E7829"/>
    <w:rsid w:val="008E7886"/>
    <w:rsid w:val="008F04B1"/>
    <w:rsid w:val="008F070A"/>
    <w:rsid w:val="008F07C8"/>
    <w:rsid w:val="008F22F9"/>
    <w:rsid w:val="008F2CF1"/>
    <w:rsid w:val="008F34B0"/>
    <w:rsid w:val="008F38CD"/>
    <w:rsid w:val="008F3A42"/>
    <w:rsid w:val="008F45A9"/>
    <w:rsid w:val="008F4AE3"/>
    <w:rsid w:val="008F4B85"/>
    <w:rsid w:val="008F578A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5E8"/>
    <w:rsid w:val="00920FB6"/>
    <w:rsid w:val="00921373"/>
    <w:rsid w:val="00921709"/>
    <w:rsid w:val="00922195"/>
    <w:rsid w:val="00922550"/>
    <w:rsid w:val="0092300C"/>
    <w:rsid w:val="0092423B"/>
    <w:rsid w:val="00924A84"/>
    <w:rsid w:val="00924F0D"/>
    <w:rsid w:val="009253EB"/>
    <w:rsid w:val="00925BFB"/>
    <w:rsid w:val="009266D7"/>
    <w:rsid w:val="00926AE9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91D"/>
    <w:rsid w:val="00932C63"/>
    <w:rsid w:val="0093313A"/>
    <w:rsid w:val="009332C7"/>
    <w:rsid w:val="009335E2"/>
    <w:rsid w:val="00934928"/>
    <w:rsid w:val="009350C2"/>
    <w:rsid w:val="009354CE"/>
    <w:rsid w:val="009361A1"/>
    <w:rsid w:val="00936710"/>
    <w:rsid w:val="00936D6C"/>
    <w:rsid w:val="00936EBF"/>
    <w:rsid w:val="0093789F"/>
    <w:rsid w:val="00937C98"/>
    <w:rsid w:val="00937DB9"/>
    <w:rsid w:val="00940892"/>
    <w:rsid w:val="009410BE"/>
    <w:rsid w:val="00941467"/>
    <w:rsid w:val="00941AA0"/>
    <w:rsid w:val="00941C6C"/>
    <w:rsid w:val="00941E16"/>
    <w:rsid w:val="00942AE2"/>
    <w:rsid w:val="00942B96"/>
    <w:rsid w:val="0094303F"/>
    <w:rsid w:val="00943185"/>
    <w:rsid w:val="0094359E"/>
    <w:rsid w:val="009449B7"/>
    <w:rsid w:val="00944D73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87A"/>
    <w:rsid w:val="00954C6E"/>
    <w:rsid w:val="00954CA3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127F"/>
    <w:rsid w:val="00961325"/>
    <w:rsid w:val="00961848"/>
    <w:rsid w:val="009618D0"/>
    <w:rsid w:val="00961D43"/>
    <w:rsid w:val="00961FB0"/>
    <w:rsid w:val="0096206D"/>
    <w:rsid w:val="0096265A"/>
    <w:rsid w:val="009629E8"/>
    <w:rsid w:val="00962CBC"/>
    <w:rsid w:val="009638DC"/>
    <w:rsid w:val="009639E4"/>
    <w:rsid w:val="00963CFF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674F4"/>
    <w:rsid w:val="00970476"/>
    <w:rsid w:val="0097055E"/>
    <w:rsid w:val="00970914"/>
    <w:rsid w:val="009714DB"/>
    <w:rsid w:val="00971817"/>
    <w:rsid w:val="009722F2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7A30"/>
    <w:rsid w:val="00977C6C"/>
    <w:rsid w:val="00977C99"/>
    <w:rsid w:val="00977E74"/>
    <w:rsid w:val="00980516"/>
    <w:rsid w:val="00980F70"/>
    <w:rsid w:val="0098303C"/>
    <w:rsid w:val="00984727"/>
    <w:rsid w:val="00984BF3"/>
    <w:rsid w:val="00986116"/>
    <w:rsid w:val="0098666D"/>
    <w:rsid w:val="009869F8"/>
    <w:rsid w:val="00986A0A"/>
    <w:rsid w:val="00986BB1"/>
    <w:rsid w:val="009873B8"/>
    <w:rsid w:val="00987421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BB"/>
    <w:rsid w:val="00993D15"/>
    <w:rsid w:val="00995A10"/>
    <w:rsid w:val="009960BF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7CF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4692"/>
    <w:rsid w:val="009E48AB"/>
    <w:rsid w:val="009E4D3E"/>
    <w:rsid w:val="009E4DC6"/>
    <w:rsid w:val="009E4E6B"/>
    <w:rsid w:val="009E5AC5"/>
    <w:rsid w:val="009E680E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2B5D"/>
    <w:rsid w:val="00A12E71"/>
    <w:rsid w:val="00A130F5"/>
    <w:rsid w:val="00A13AC5"/>
    <w:rsid w:val="00A14254"/>
    <w:rsid w:val="00A1465D"/>
    <w:rsid w:val="00A14677"/>
    <w:rsid w:val="00A14EC8"/>
    <w:rsid w:val="00A15124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C2A"/>
    <w:rsid w:val="00A259CA"/>
    <w:rsid w:val="00A2670D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BBD"/>
    <w:rsid w:val="00A44F5F"/>
    <w:rsid w:val="00A45C8A"/>
    <w:rsid w:val="00A45D86"/>
    <w:rsid w:val="00A46048"/>
    <w:rsid w:val="00A4668E"/>
    <w:rsid w:val="00A47854"/>
    <w:rsid w:val="00A47AFE"/>
    <w:rsid w:val="00A50029"/>
    <w:rsid w:val="00A5012B"/>
    <w:rsid w:val="00A511C4"/>
    <w:rsid w:val="00A5181A"/>
    <w:rsid w:val="00A51C9D"/>
    <w:rsid w:val="00A521B3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111D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962"/>
    <w:rsid w:val="00A73D57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738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4FE"/>
    <w:rsid w:val="00A96241"/>
    <w:rsid w:val="00A967AE"/>
    <w:rsid w:val="00A97823"/>
    <w:rsid w:val="00AA01F5"/>
    <w:rsid w:val="00AA0A01"/>
    <w:rsid w:val="00AA0CBD"/>
    <w:rsid w:val="00AA1305"/>
    <w:rsid w:val="00AA154C"/>
    <w:rsid w:val="00AA32CB"/>
    <w:rsid w:val="00AA37F4"/>
    <w:rsid w:val="00AA39A5"/>
    <w:rsid w:val="00AA5578"/>
    <w:rsid w:val="00AA604A"/>
    <w:rsid w:val="00AA6881"/>
    <w:rsid w:val="00AA6AA7"/>
    <w:rsid w:val="00AA6CCC"/>
    <w:rsid w:val="00AA7852"/>
    <w:rsid w:val="00AA7AC1"/>
    <w:rsid w:val="00AA7F0E"/>
    <w:rsid w:val="00AB0102"/>
    <w:rsid w:val="00AB026D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58E1"/>
    <w:rsid w:val="00AB5CB8"/>
    <w:rsid w:val="00AB5E01"/>
    <w:rsid w:val="00AB5F28"/>
    <w:rsid w:val="00AB624B"/>
    <w:rsid w:val="00AB6510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B40"/>
    <w:rsid w:val="00AF5F50"/>
    <w:rsid w:val="00AF611E"/>
    <w:rsid w:val="00AF6D76"/>
    <w:rsid w:val="00AF7FC0"/>
    <w:rsid w:val="00B00CE0"/>
    <w:rsid w:val="00B01BFD"/>
    <w:rsid w:val="00B02417"/>
    <w:rsid w:val="00B03BED"/>
    <w:rsid w:val="00B040E7"/>
    <w:rsid w:val="00B04613"/>
    <w:rsid w:val="00B0468C"/>
    <w:rsid w:val="00B048C6"/>
    <w:rsid w:val="00B051A1"/>
    <w:rsid w:val="00B05571"/>
    <w:rsid w:val="00B05730"/>
    <w:rsid w:val="00B06951"/>
    <w:rsid w:val="00B0720E"/>
    <w:rsid w:val="00B0766B"/>
    <w:rsid w:val="00B077BA"/>
    <w:rsid w:val="00B07A24"/>
    <w:rsid w:val="00B07AA9"/>
    <w:rsid w:val="00B107D0"/>
    <w:rsid w:val="00B1082A"/>
    <w:rsid w:val="00B109DB"/>
    <w:rsid w:val="00B11CAE"/>
    <w:rsid w:val="00B12768"/>
    <w:rsid w:val="00B12ACC"/>
    <w:rsid w:val="00B12C8D"/>
    <w:rsid w:val="00B1323D"/>
    <w:rsid w:val="00B1366F"/>
    <w:rsid w:val="00B13DC1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8A1"/>
    <w:rsid w:val="00B20E91"/>
    <w:rsid w:val="00B21278"/>
    <w:rsid w:val="00B218E5"/>
    <w:rsid w:val="00B2211E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30503"/>
    <w:rsid w:val="00B30A9A"/>
    <w:rsid w:val="00B32A10"/>
    <w:rsid w:val="00B33A18"/>
    <w:rsid w:val="00B33F1E"/>
    <w:rsid w:val="00B344E3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0EC"/>
    <w:rsid w:val="00B42679"/>
    <w:rsid w:val="00B42DAE"/>
    <w:rsid w:val="00B445DB"/>
    <w:rsid w:val="00B45463"/>
    <w:rsid w:val="00B45DFC"/>
    <w:rsid w:val="00B45E31"/>
    <w:rsid w:val="00B46652"/>
    <w:rsid w:val="00B467BC"/>
    <w:rsid w:val="00B47726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08D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308"/>
    <w:rsid w:val="00B716BF"/>
    <w:rsid w:val="00B718D2"/>
    <w:rsid w:val="00B72FDD"/>
    <w:rsid w:val="00B74669"/>
    <w:rsid w:val="00B74BA2"/>
    <w:rsid w:val="00B74E8B"/>
    <w:rsid w:val="00B750EA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EA8"/>
    <w:rsid w:val="00B95FA7"/>
    <w:rsid w:val="00B96A27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E2"/>
    <w:rsid w:val="00BB5E07"/>
    <w:rsid w:val="00BB63B5"/>
    <w:rsid w:val="00BB7979"/>
    <w:rsid w:val="00BC0069"/>
    <w:rsid w:val="00BC0130"/>
    <w:rsid w:val="00BC0AD7"/>
    <w:rsid w:val="00BC0EF5"/>
    <w:rsid w:val="00BC1C35"/>
    <w:rsid w:val="00BC1EAE"/>
    <w:rsid w:val="00BC205C"/>
    <w:rsid w:val="00BC25C0"/>
    <w:rsid w:val="00BC25D2"/>
    <w:rsid w:val="00BC2950"/>
    <w:rsid w:val="00BC3725"/>
    <w:rsid w:val="00BC3D76"/>
    <w:rsid w:val="00BC48AB"/>
    <w:rsid w:val="00BC4EA9"/>
    <w:rsid w:val="00BC5E39"/>
    <w:rsid w:val="00BC615F"/>
    <w:rsid w:val="00BC67D6"/>
    <w:rsid w:val="00BC6FCA"/>
    <w:rsid w:val="00BC7B3D"/>
    <w:rsid w:val="00BC7BB9"/>
    <w:rsid w:val="00BD01CD"/>
    <w:rsid w:val="00BD043C"/>
    <w:rsid w:val="00BD0E89"/>
    <w:rsid w:val="00BD0F0F"/>
    <w:rsid w:val="00BD13D5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2C7"/>
    <w:rsid w:val="00C0039A"/>
    <w:rsid w:val="00C008E4"/>
    <w:rsid w:val="00C00A40"/>
    <w:rsid w:val="00C00AC9"/>
    <w:rsid w:val="00C0118A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59F"/>
    <w:rsid w:val="00C07C73"/>
    <w:rsid w:val="00C07DDD"/>
    <w:rsid w:val="00C07FEA"/>
    <w:rsid w:val="00C1020D"/>
    <w:rsid w:val="00C10238"/>
    <w:rsid w:val="00C10803"/>
    <w:rsid w:val="00C10CC5"/>
    <w:rsid w:val="00C110CD"/>
    <w:rsid w:val="00C11194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262A"/>
    <w:rsid w:val="00C32A23"/>
    <w:rsid w:val="00C32DF2"/>
    <w:rsid w:val="00C32DF4"/>
    <w:rsid w:val="00C32F97"/>
    <w:rsid w:val="00C333F4"/>
    <w:rsid w:val="00C33CF7"/>
    <w:rsid w:val="00C341FF"/>
    <w:rsid w:val="00C34469"/>
    <w:rsid w:val="00C35035"/>
    <w:rsid w:val="00C35470"/>
    <w:rsid w:val="00C35D02"/>
    <w:rsid w:val="00C360CC"/>
    <w:rsid w:val="00C37239"/>
    <w:rsid w:val="00C375EE"/>
    <w:rsid w:val="00C378A2"/>
    <w:rsid w:val="00C37B11"/>
    <w:rsid w:val="00C37C9A"/>
    <w:rsid w:val="00C401C3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230"/>
    <w:rsid w:val="00C56963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F1"/>
    <w:rsid w:val="00C71213"/>
    <w:rsid w:val="00C71559"/>
    <w:rsid w:val="00C72949"/>
    <w:rsid w:val="00C72B68"/>
    <w:rsid w:val="00C73451"/>
    <w:rsid w:val="00C7356B"/>
    <w:rsid w:val="00C7385C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B1E"/>
    <w:rsid w:val="00C822A6"/>
    <w:rsid w:val="00C83048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23D"/>
    <w:rsid w:val="00C912ED"/>
    <w:rsid w:val="00C91B80"/>
    <w:rsid w:val="00C91F4C"/>
    <w:rsid w:val="00C92482"/>
    <w:rsid w:val="00C92600"/>
    <w:rsid w:val="00C92BF8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610"/>
    <w:rsid w:val="00CA07F7"/>
    <w:rsid w:val="00CA1179"/>
    <w:rsid w:val="00CA1188"/>
    <w:rsid w:val="00CA2386"/>
    <w:rsid w:val="00CA23A9"/>
    <w:rsid w:val="00CA3113"/>
    <w:rsid w:val="00CA3A64"/>
    <w:rsid w:val="00CA4A95"/>
    <w:rsid w:val="00CA5750"/>
    <w:rsid w:val="00CA6D88"/>
    <w:rsid w:val="00CA73E8"/>
    <w:rsid w:val="00CA7BF6"/>
    <w:rsid w:val="00CB0BB2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C8E"/>
    <w:rsid w:val="00CB73D0"/>
    <w:rsid w:val="00CB7AC2"/>
    <w:rsid w:val="00CB7CC0"/>
    <w:rsid w:val="00CC0C10"/>
    <w:rsid w:val="00CC17C4"/>
    <w:rsid w:val="00CC213C"/>
    <w:rsid w:val="00CC45A5"/>
    <w:rsid w:val="00CC4974"/>
    <w:rsid w:val="00CC5161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100CE"/>
    <w:rsid w:val="00D101B4"/>
    <w:rsid w:val="00D10307"/>
    <w:rsid w:val="00D113F0"/>
    <w:rsid w:val="00D11522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120E"/>
    <w:rsid w:val="00D31264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56C3"/>
    <w:rsid w:val="00D367D1"/>
    <w:rsid w:val="00D36834"/>
    <w:rsid w:val="00D37452"/>
    <w:rsid w:val="00D37AED"/>
    <w:rsid w:val="00D37DA8"/>
    <w:rsid w:val="00D404F3"/>
    <w:rsid w:val="00D408D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B3"/>
    <w:rsid w:val="00D463B9"/>
    <w:rsid w:val="00D469FC"/>
    <w:rsid w:val="00D46CCE"/>
    <w:rsid w:val="00D47064"/>
    <w:rsid w:val="00D47349"/>
    <w:rsid w:val="00D475EB"/>
    <w:rsid w:val="00D500E9"/>
    <w:rsid w:val="00D5023E"/>
    <w:rsid w:val="00D50411"/>
    <w:rsid w:val="00D50446"/>
    <w:rsid w:val="00D50596"/>
    <w:rsid w:val="00D506F6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BB0"/>
    <w:rsid w:val="00D72CF3"/>
    <w:rsid w:val="00D73271"/>
    <w:rsid w:val="00D73472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1BEA"/>
    <w:rsid w:val="00D823FE"/>
    <w:rsid w:val="00D825BA"/>
    <w:rsid w:val="00D833DF"/>
    <w:rsid w:val="00D83D28"/>
    <w:rsid w:val="00D8464B"/>
    <w:rsid w:val="00D84E97"/>
    <w:rsid w:val="00D852A8"/>
    <w:rsid w:val="00D8605D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75F"/>
    <w:rsid w:val="00D93EE4"/>
    <w:rsid w:val="00D94586"/>
    <w:rsid w:val="00D95093"/>
    <w:rsid w:val="00D951CD"/>
    <w:rsid w:val="00D95C8D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A70"/>
    <w:rsid w:val="00DB0F1D"/>
    <w:rsid w:val="00DB1530"/>
    <w:rsid w:val="00DB1783"/>
    <w:rsid w:val="00DB18A6"/>
    <w:rsid w:val="00DB1D5E"/>
    <w:rsid w:val="00DB1D99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C0CE7"/>
    <w:rsid w:val="00DC0D24"/>
    <w:rsid w:val="00DC0DA2"/>
    <w:rsid w:val="00DC222C"/>
    <w:rsid w:val="00DC296D"/>
    <w:rsid w:val="00DC2F59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6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97B"/>
    <w:rsid w:val="00DE2C6C"/>
    <w:rsid w:val="00DE31DD"/>
    <w:rsid w:val="00DE3B51"/>
    <w:rsid w:val="00DE3B8A"/>
    <w:rsid w:val="00DE3E40"/>
    <w:rsid w:val="00DE3EDB"/>
    <w:rsid w:val="00DE4292"/>
    <w:rsid w:val="00DE46BA"/>
    <w:rsid w:val="00DE4759"/>
    <w:rsid w:val="00DE5292"/>
    <w:rsid w:val="00DE6E5B"/>
    <w:rsid w:val="00DE7279"/>
    <w:rsid w:val="00DE7C37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61B"/>
    <w:rsid w:val="00E15E1F"/>
    <w:rsid w:val="00E16532"/>
    <w:rsid w:val="00E16B47"/>
    <w:rsid w:val="00E16F24"/>
    <w:rsid w:val="00E16FB3"/>
    <w:rsid w:val="00E17717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B92"/>
    <w:rsid w:val="00E26693"/>
    <w:rsid w:val="00E26B52"/>
    <w:rsid w:val="00E26F26"/>
    <w:rsid w:val="00E27C88"/>
    <w:rsid w:val="00E27D1F"/>
    <w:rsid w:val="00E27ED5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4A86"/>
    <w:rsid w:val="00E34DC7"/>
    <w:rsid w:val="00E355BB"/>
    <w:rsid w:val="00E35CA2"/>
    <w:rsid w:val="00E3603C"/>
    <w:rsid w:val="00E363AD"/>
    <w:rsid w:val="00E37007"/>
    <w:rsid w:val="00E37AEE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5647"/>
    <w:rsid w:val="00E45B06"/>
    <w:rsid w:val="00E45FDC"/>
    <w:rsid w:val="00E46359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77E"/>
    <w:rsid w:val="00E52A86"/>
    <w:rsid w:val="00E5476B"/>
    <w:rsid w:val="00E5481F"/>
    <w:rsid w:val="00E5503A"/>
    <w:rsid w:val="00E56D67"/>
    <w:rsid w:val="00E57117"/>
    <w:rsid w:val="00E57BDE"/>
    <w:rsid w:val="00E57E69"/>
    <w:rsid w:val="00E60143"/>
    <w:rsid w:val="00E602D4"/>
    <w:rsid w:val="00E608B5"/>
    <w:rsid w:val="00E610B6"/>
    <w:rsid w:val="00E61223"/>
    <w:rsid w:val="00E612C5"/>
    <w:rsid w:val="00E6291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3733"/>
    <w:rsid w:val="00E93A55"/>
    <w:rsid w:val="00E94F3E"/>
    <w:rsid w:val="00E95427"/>
    <w:rsid w:val="00E95C6D"/>
    <w:rsid w:val="00E95CEF"/>
    <w:rsid w:val="00E96C98"/>
    <w:rsid w:val="00E970D9"/>
    <w:rsid w:val="00E97283"/>
    <w:rsid w:val="00E97524"/>
    <w:rsid w:val="00E97C86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58CD"/>
    <w:rsid w:val="00EA62F3"/>
    <w:rsid w:val="00EA6A93"/>
    <w:rsid w:val="00EA74F8"/>
    <w:rsid w:val="00EB0066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767B"/>
    <w:rsid w:val="00EC76E5"/>
    <w:rsid w:val="00EC7AD3"/>
    <w:rsid w:val="00EC7F0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6E3"/>
    <w:rsid w:val="00EF3923"/>
    <w:rsid w:val="00EF3F0E"/>
    <w:rsid w:val="00EF4422"/>
    <w:rsid w:val="00EF4FD2"/>
    <w:rsid w:val="00EF560E"/>
    <w:rsid w:val="00EF5C73"/>
    <w:rsid w:val="00EF60A6"/>
    <w:rsid w:val="00EF7491"/>
    <w:rsid w:val="00EF77CE"/>
    <w:rsid w:val="00EF782A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5CEB"/>
    <w:rsid w:val="00F0795B"/>
    <w:rsid w:val="00F10E85"/>
    <w:rsid w:val="00F1220F"/>
    <w:rsid w:val="00F12952"/>
    <w:rsid w:val="00F13092"/>
    <w:rsid w:val="00F1373E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35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F66"/>
    <w:rsid w:val="00F34132"/>
    <w:rsid w:val="00F34440"/>
    <w:rsid w:val="00F349EF"/>
    <w:rsid w:val="00F34D00"/>
    <w:rsid w:val="00F352D7"/>
    <w:rsid w:val="00F358AC"/>
    <w:rsid w:val="00F358E2"/>
    <w:rsid w:val="00F360E7"/>
    <w:rsid w:val="00F36129"/>
    <w:rsid w:val="00F36586"/>
    <w:rsid w:val="00F3670E"/>
    <w:rsid w:val="00F3673B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5"/>
    <w:rsid w:val="00F51289"/>
    <w:rsid w:val="00F518A3"/>
    <w:rsid w:val="00F51F4A"/>
    <w:rsid w:val="00F51FA7"/>
    <w:rsid w:val="00F51FE2"/>
    <w:rsid w:val="00F52E20"/>
    <w:rsid w:val="00F53701"/>
    <w:rsid w:val="00F53798"/>
    <w:rsid w:val="00F5449E"/>
    <w:rsid w:val="00F55224"/>
    <w:rsid w:val="00F557E2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EC1"/>
    <w:rsid w:val="00F64907"/>
    <w:rsid w:val="00F654F6"/>
    <w:rsid w:val="00F65957"/>
    <w:rsid w:val="00F659BA"/>
    <w:rsid w:val="00F65EDD"/>
    <w:rsid w:val="00F65EF2"/>
    <w:rsid w:val="00F66241"/>
    <w:rsid w:val="00F66D8E"/>
    <w:rsid w:val="00F671A6"/>
    <w:rsid w:val="00F678F3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709C"/>
    <w:rsid w:val="00F77398"/>
    <w:rsid w:val="00F7747B"/>
    <w:rsid w:val="00F77FDB"/>
    <w:rsid w:val="00F80171"/>
    <w:rsid w:val="00F80A8E"/>
    <w:rsid w:val="00F80CCD"/>
    <w:rsid w:val="00F80D78"/>
    <w:rsid w:val="00F813AA"/>
    <w:rsid w:val="00F8199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409E"/>
    <w:rsid w:val="00F951AE"/>
    <w:rsid w:val="00F95F3F"/>
    <w:rsid w:val="00F9621B"/>
    <w:rsid w:val="00F96468"/>
    <w:rsid w:val="00F96FC8"/>
    <w:rsid w:val="00F9798B"/>
    <w:rsid w:val="00FA00A3"/>
    <w:rsid w:val="00FA02E3"/>
    <w:rsid w:val="00FA26CD"/>
    <w:rsid w:val="00FA29D7"/>
    <w:rsid w:val="00FA2AB3"/>
    <w:rsid w:val="00FA3075"/>
    <w:rsid w:val="00FA358B"/>
    <w:rsid w:val="00FA37E9"/>
    <w:rsid w:val="00FA3BBB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FA5"/>
    <w:rsid w:val="00FB7C96"/>
    <w:rsid w:val="00FB7CA3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B0B"/>
    <w:rsid w:val="00FC5C2F"/>
    <w:rsid w:val="00FC676D"/>
    <w:rsid w:val="00FC7223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E046E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C79D8A-DD73-4E6E-BFC2-927B80D147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718</Words>
  <Characters>4096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4805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2</cp:revision>
  <cp:lastPrinted>2016-02-02T08:29:00Z</cp:lastPrinted>
  <dcterms:created xsi:type="dcterms:W3CDTF">2023-03-14T09:48:00Z</dcterms:created>
  <dcterms:modified xsi:type="dcterms:W3CDTF">2023-03-14T09:48:00Z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